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42" w:rightFromText="142" w:vertAnchor="page" w:tblpXSpec="right" w:tblpY="9640"/>
        <w:tblOverlap w:val="never"/>
        <w:tblW w:w="0" w:type="auto"/>
        <w:tblBorders>
          <w:insideH w:val="threeDEmboss" w:sz="12" w:space="0" w:color="auto"/>
          <w:insideV w:val="single" w:sz="4" w:space="0" w:color="auto"/>
        </w:tblBorders>
        <w:tblCellMar>
          <w:top w:w="113" w:type="dxa"/>
          <w:left w:w="57" w:type="dxa"/>
          <w:bottom w:w="113" w:type="dxa"/>
          <w:right w:w="57" w:type="dxa"/>
        </w:tblCellMar>
        <w:tblLook w:val="01E0" w:firstRow="1" w:lastRow="1" w:firstColumn="1" w:lastColumn="1" w:noHBand="0" w:noVBand="0"/>
      </w:tblPr>
      <w:tblGrid>
        <w:gridCol w:w="8505"/>
      </w:tblGrid>
      <w:tr w:rsidR="004D235A" w:rsidRPr="00F77A9E" w:rsidTr="00906622">
        <w:trPr>
          <w:trHeight w:val="510"/>
        </w:trPr>
        <w:tc>
          <w:tcPr>
            <w:tcW w:w="8505" w:type="dxa"/>
            <w:tcBorders>
              <w:top w:val="nil"/>
              <w:bottom w:val="single" w:sz="8" w:space="0" w:color="auto"/>
            </w:tcBorders>
          </w:tcPr>
          <w:p w:rsidR="004D235A" w:rsidRPr="00BC20F3" w:rsidRDefault="00DD1451" w:rsidP="00F77A9E">
            <w:pPr>
              <w:widowControl/>
              <w:rPr>
                <w:rFonts w:ascii="Helvetica" w:hAnsi="Helvetica"/>
                <w:b/>
                <w:color w:val="002060"/>
                <w:sz w:val="32"/>
                <w:szCs w:val="32"/>
              </w:rPr>
            </w:pPr>
            <w:r w:rsidRPr="00BC20F3">
              <w:rPr>
                <w:rFonts w:ascii="Helvetica" w:hAnsi="Helvetica"/>
                <w:b/>
                <w:color w:val="002060"/>
                <w:sz w:val="32"/>
                <w:szCs w:val="32"/>
              </w:rPr>
              <w:t>ESPECIFICACIONS TÈCNIQUES</w:t>
            </w:r>
          </w:p>
        </w:tc>
      </w:tr>
      <w:tr w:rsidR="004D235A" w:rsidRPr="00F77A9E" w:rsidTr="00906622">
        <w:trPr>
          <w:trHeight w:val="851"/>
        </w:trPr>
        <w:tc>
          <w:tcPr>
            <w:tcW w:w="8505" w:type="dxa"/>
            <w:tcBorders>
              <w:top w:val="single" w:sz="8" w:space="0" w:color="auto"/>
              <w:bottom w:val="nil"/>
            </w:tcBorders>
            <w:vAlign w:val="bottom"/>
          </w:tcPr>
          <w:p w:rsidR="00DD1451" w:rsidRPr="00F77A9E" w:rsidRDefault="00DD1451" w:rsidP="00F77A9E">
            <w:pPr>
              <w:widowControl/>
              <w:jc w:val="right"/>
              <w:rPr>
                <w:rFonts w:ascii="Helvetica" w:hAnsi="Helvetica"/>
                <w:b/>
                <w:sz w:val="32"/>
                <w:szCs w:val="32"/>
              </w:rPr>
            </w:pPr>
            <w:r w:rsidRPr="00F77A9E">
              <w:rPr>
                <w:rFonts w:ascii="Helvetica" w:hAnsi="Helvetica"/>
                <w:b/>
                <w:sz w:val="32"/>
                <w:szCs w:val="32"/>
              </w:rPr>
              <w:t>ANNEX</w:t>
            </w:r>
          </w:p>
          <w:p w:rsidR="004D235A" w:rsidRPr="00F77A9E" w:rsidRDefault="005E2342" w:rsidP="00411F2D">
            <w:pPr>
              <w:widowControl/>
              <w:jc w:val="right"/>
              <w:rPr>
                <w:rFonts w:ascii="Helvetica" w:hAnsi="Helvetica"/>
                <w:sz w:val="28"/>
                <w:szCs w:val="28"/>
              </w:rPr>
            </w:pPr>
            <w:r>
              <w:rPr>
                <w:rFonts w:ascii="Helvetica" w:hAnsi="Helvetica"/>
                <w:sz w:val="28"/>
                <w:szCs w:val="28"/>
              </w:rPr>
              <w:t>Plànols Sistema de Protecció Catòdica</w:t>
            </w:r>
            <w:r w:rsidR="00411F2D">
              <w:rPr>
                <w:rFonts w:ascii="Helvetica" w:hAnsi="Helvetica"/>
                <w:sz w:val="28"/>
                <w:szCs w:val="28"/>
              </w:rPr>
              <w:t xml:space="preserve"> </w:t>
            </w:r>
          </w:p>
        </w:tc>
      </w:tr>
      <w:tr w:rsidR="00627C5B" w:rsidRPr="005C05A3" w:rsidTr="00B420D2">
        <w:trPr>
          <w:trHeight w:val="850"/>
        </w:trPr>
        <w:tc>
          <w:tcPr>
            <w:tcW w:w="8505" w:type="dxa"/>
            <w:tcBorders>
              <w:top w:val="nil"/>
            </w:tcBorders>
            <w:vAlign w:val="bottom"/>
          </w:tcPr>
          <w:p w:rsidR="00627C5B" w:rsidRPr="005C05A3" w:rsidRDefault="00627C5B" w:rsidP="00627C5B">
            <w:pPr>
              <w:widowControl/>
              <w:spacing w:after="180"/>
              <w:jc w:val="right"/>
              <w:rPr>
                <w:rFonts w:ascii="Helvetica" w:hAnsi="Helvetica"/>
                <w:b/>
              </w:rPr>
            </w:pPr>
            <w:r w:rsidRPr="005C05A3">
              <w:rPr>
                <w:rFonts w:ascii="Helvetica" w:hAnsi="Helvetica"/>
                <w:i/>
              </w:rPr>
              <w:t>Rev.  0</w:t>
            </w:r>
            <w:r>
              <w:rPr>
                <w:rFonts w:ascii="Helvetica" w:hAnsi="Helvetica"/>
                <w:i/>
              </w:rPr>
              <w:t>2/2014</w:t>
            </w:r>
          </w:p>
        </w:tc>
      </w:tr>
    </w:tbl>
    <w:p w:rsidR="003977E7" w:rsidRPr="002B11C0" w:rsidRDefault="003977E7" w:rsidP="003977E7">
      <w:pPr>
        <w:widowControl/>
        <w:rPr>
          <w:rFonts w:ascii="Arial" w:hAnsi="Arial" w:cs="Arial"/>
        </w:rPr>
      </w:pPr>
    </w:p>
    <w:p w:rsidR="003977E7" w:rsidRPr="002B11C0" w:rsidRDefault="003977E7" w:rsidP="003977E7">
      <w:pPr>
        <w:widowControl/>
        <w:rPr>
          <w:rFonts w:ascii="Arial" w:hAnsi="Arial" w:cs="Arial"/>
        </w:rPr>
        <w:sectPr w:rsidR="003977E7" w:rsidRPr="002B11C0" w:rsidSect="00803FC7">
          <w:headerReference w:type="default" r:id="rId7"/>
          <w:footerReference w:type="default" r:id="rId8"/>
          <w:pgSz w:w="11905" w:h="16837" w:code="9"/>
          <w:pgMar w:top="1701" w:right="851" w:bottom="1418" w:left="1418" w:header="680" w:footer="567" w:gutter="0"/>
          <w:pgNumType w:start="1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bottom w:val="threeDEmboss" w:sz="12" w:space="0" w:color="auto"/>
        </w:tblBorders>
        <w:tblCellMar>
          <w:top w:w="57" w:type="dxa"/>
          <w:left w:w="0" w:type="dxa"/>
          <w:bottom w:w="113" w:type="dxa"/>
          <w:right w:w="0" w:type="dxa"/>
        </w:tblCellMar>
        <w:tblLook w:val="01E0" w:firstRow="1" w:lastRow="1" w:firstColumn="1" w:lastColumn="1" w:noHBand="0" w:noVBand="0"/>
      </w:tblPr>
      <w:tblGrid>
        <w:gridCol w:w="9639"/>
      </w:tblGrid>
      <w:tr w:rsidR="00BC20F3" w:rsidRPr="00BC20F3" w:rsidTr="00803FC7">
        <w:trPr>
          <w:trHeight w:val="340"/>
          <w:jc w:val="center"/>
        </w:trPr>
        <w:tc>
          <w:tcPr>
            <w:tcW w:w="9354" w:type="dxa"/>
          </w:tcPr>
          <w:p w:rsidR="00A527C3" w:rsidRPr="00BC20F3" w:rsidRDefault="00A64830" w:rsidP="00411F2D">
            <w:pPr>
              <w:widowControl/>
              <w:jc w:val="center"/>
              <w:rPr>
                <w:rFonts w:ascii="Helvetica" w:hAnsi="Helvetica"/>
                <w:b/>
                <w:bCs/>
                <w:color w:val="002060"/>
                <w:sz w:val="28"/>
                <w:szCs w:val="28"/>
              </w:rPr>
            </w:pPr>
            <w:r w:rsidRPr="00BC20F3">
              <w:rPr>
                <w:rFonts w:ascii="Helvetica" w:hAnsi="Helvetica"/>
                <w:b/>
                <w:bCs/>
                <w:color w:val="002060"/>
                <w:sz w:val="28"/>
                <w:szCs w:val="28"/>
              </w:rPr>
              <w:lastRenderedPageBreak/>
              <w:t>PLÀNOLS SISTEMA DE PROTECCIÓ CATÒDICA</w:t>
            </w:r>
          </w:p>
        </w:tc>
      </w:tr>
    </w:tbl>
    <w:p w:rsidR="00053849" w:rsidRPr="00160DAE" w:rsidRDefault="00053849" w:rsidP="00C71514">
      <w:pPr>
        <w:widowControl/>
        <w:jc w:val="both"/>
        <w:rPr>
          <w:rFonts w:ascii="Arial" w:hAnsi="Arial" w:cs="Arial"/>
        </w:rPr>
      </w:pPr>
    </w:p>
    <w:p w:rsidR="005F3D44" w:rsidRPr="00160DAE" w:rsidRDefault="005F3D44" w:rsidP="005F3D44">
      <w:pPr>
        <w:widowControl/>
        <w:jc w:val="both"/>
        <w:rPr>
          <w:rFonts w:ascii="Arial" w:hAnsi="Arial" w:cs="Arial"/>
        </w:rPr>
      </w:pPr>
    </w:p>
    <w:p w:rsidR="00DB531D" w:rsidRDefault="006E3D9A" w:rsidP="006E3D9A">
      <w:pPr>
        <w:keepNext/>
        <w:widowControl/>
        <w:numPr>
          <w:ilvl w:val="0"/>
          <w:numId w:val="1"/>
        </w:numPr>
        <w:spacing w:after="120" w:line="360" w:lineRule="auto"/>
        <w:jc w:val="both"/>
        <w:rPr>
          <w:rFonts w:ascii="Arial" w:hAnsi="Arial" w:cs="Arial"/>
          <w:b/>
          <w:bCs/>
          <w:u w:val="double"/>
        </w:rPr>
      </w:pPr>
      <w:r>
        <w:rPr>
          <w:rFonts w:ascii="Arial" w:hAnsi="Arial" w:cs="Arial"/>
          <w:b/>
          <w:bCs/>
          <w:u w:val="double"/>
        </w:rPr>
        <w:t>OBJECTE</w:t>
      </w:r>
    </w:p>
    <w:p w:rsidR="00480A51" w:rsidRDefault="00411F2D" w:rsidP="006E3D9A">
      <w:pPr>
        <w:widowControl/>
        <w:spacing w:after="120"/>
        <w:ind w:left="397"/>
        <w:jc w:val="both"/>
        <w:rPr>
          <w:rFonts w:ascii="Arial" w:hAnsi="Arial" w:cs="Arial"/>
        </w:rPr>
      </w:pPr>
      <w:r w:rsidRPr="00411F2D">
        <w:rPr>
          <w:rFonts w:ascii="Arial" w:hAnsi="Arial" w:cs="Arial"/>
        </w:rPr>
        <w:t>Definir els aspectes principals que cal ten</w:t>
      </w:r>
      <w:r>
        <w:rPr>
          <w:rFonts w:ascii="Arial" w:hAnsi="Arial" w:cs="Arial"/>
        </w:rPr>
        <w:t xml:space="preserve">ir en compte durant </w:t>
      </w:r>
      <w:r w:rsidR="0078346E">
        <w:rPr>
          <w:rFonts w:ascii="Arial" w:hAnsi="Arial" w:cs="Arial"/>
        </w:rPr>
        <w:t>l’execució dels sistemes</w:t>
      </w:r>
      <w:r w:rsidRPr="00411F2D">
        <w:rPr>
          <w:rFonts w:ascii="Arial" w:hAnsi="Arial" w:cs="Arial"/>
        </w:rPr>
        <w:t xml:space="preserve"> de protecció catòdica al C</w:t>
      </w:r>
      <w:r>
        <w:rPr>
          <w:rFonts w:ascii="Arial" w:hAnsi="Arial" w:cs="Arial"/>
        </w:rPr>
        <w:t>onsorci d'Aigües de Tarragona (CAT)</w:t>
      </w:r>
      <w:r w:rsidRPr="00411F2D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</w:p>
    <w:p w:rsidR="00480A51" w:rsidRDefault="00411F2D" w:rsidP="006E3D9A">
      <w:pPr>
        <w:widowControl/>
        <w:spacing w:after="120"/>
        <w:ind w:left="397"/>
        <w:jc w:val="both"/>
        <w:rPr>
          <w:rFonts w:ascii="Arial" w:hAnsi="Arial" w:cs="Arial"/>
        </w:rPr>
      </w:pPr>
      <w:r w:rsidRPr="00411F2D">
        <w:rPr>
          <w:rFonts w:ascii="Arial" w:hAnsi="Arial" w:cs="Arial"/>
        </w:rPr>
        <w:t xml:space="preserve">Com a complement a aquesta </w:t>
      </w:r>
      <w:r w:rsidR="0078346E">
        <w:rPr>
          <w:rFonts w:ascii="Arial" w:hAnsi="Arial" w:cs="Arial"/>
        </w:rPr>
        <w:t>documentació</w:t>
      </w:r>
      <w:r w:rsidRPr="00411F2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se seguiran les normes </w:t>
      </w:r>
      <w:r w:rsidR="0078346E">
        <w:rPr>
          <w:rFonts w:ascii="Arial" w:hAnsi="Arial" w:cs="Arial"/>
        </w:rPr>
        <w:t>d’execució</w:t>
      </w:r>
      <w:r w:rsidRPr="00411F2D">
        <w:rPr>
          <w:rFonts w:ascii="Arial" w:hAnsi="Arial" w:cs="Arial"/>
        </w:rPr>
        <w:t xml:space="preserve"> dels fabricants dels equips de protecció catòdica</w:t>
      </w:r>
      <w:r>
        <w:rPr>
          <w:rFonts w:ascii="Arial" w:hAnsi="Arial" w:cs="Arial"/>
        </w:rPr>
        <w:t xml:space="preserve">. </w:t>
      </w:r>
    </w:p>
    <w:p w:rsidR="00411F2D" w:rsidRDefault="00411F2D" w:rsidP="007B0275">
      <w:pPr>
        <w:widowControl/>
        <w:ind w:left="397"/>
        <w:jc w:val="both"/>
        <w:rPr>
          <w:rFonts w:ascii="Arial" w:hAnsi="Arial" w:cs="Arial"/>
        </w:rPr>
      </w:pPr>
      <w:r w:rsidRPr="00411F2D">
        <w:rPr>
          <w:rFonts w:ascii="Arial" w:hAnsi="Arial" w:cs="Arial"/>
        </w:rPr>
        <w:t>En cas de dubte, el director de l'obra definirà la millor solució</w:t>
      </w:r>
      <w:r>
        <w:rPr>
          <w:rFonts w:ascii="Arial" w:hAnsi="Arial" w:cs="Arial"/>
        </w:rPr>
        <w:t xml:space="preserve">. </w:t>
      </w:r>
    </w:p>
    <w:p w:rsidR="00411F2D" w:rsidRDefault="00411F2D" w:rsidP="001474FD">
      <w:pPr>
        <w:widowControl/>
        <w:jc w:val="both"/>
        <w:rPr>
          <w:rFonts w:ascii="Arial" w:hAnsi="Arial" w:cs="Arial"/>
        </w:rPr>
      </w:pPr>
    </w:p>
    <w:p w:rsidR="001474FD" w:rsidRPr="00411F2D" w:rsidRDefault="001474FD" w:rsidP="001474FD">
      <w:pPr>
        <w:widowControl/>
        <w:jc w:val="both"/>
        <w:rPr>
          <w:rFonts w:ascii="Arial" w:hAnsi="Arial" w:cs="Arial"/>
        </w:rPr>
      </w:pPr>
    </w:p>
    <w:p w:rsidR="00092C10" w:rsidRPr="00092C10" w:rsidRDefault="001474FD" w:rsidP="006E3D9A">
      <w:pPr>
        <w:keepNext/>
        <w:widowControl/>
        <w:numPr>
          <w:ilvl w:val="0"/>
          <w:numId w:val="1"/>
        </w:numPr>
        <w:spacing w:after="120" w:line="360" w:lineRule="auto"/>
        <w:jc w:val="both"/>
        <w:rPr>
          <w:rFonts w:ascii="Arial" w:hAnsi="Arial" w:cs="Arial"/>
          <w:b/>
          <w:bCs/>
          <w:u w:val="double"/>
        </w:rPr>
      </w:pPr>
      <w:r>
        <w:rPr>
          <w:rFonts w:ascii="Arial" w:hAnsi="Arial" w:cs="Arial"/>
          <w:b/>
          <w:bCs/>
          <w:u w:val="double"/>
        </w:rPr>
        <w:t>PLÀNOLS</w:t>
      </w:r>
    </w:p>
    <w:p w:rsidR="0078346E" w:rsidRDefault="002E7351" w:rsidP="00C244F2">
      <w:pPr>
        <w:widowControl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snapToGrid/>
          <w:lang w:eastAsia="ca-ES"/>
        </w:rPr>
        <w:drawing>
          <wp:inline distT="0" distB="0" distL="0" distR="0">
            <wp:extent cx="5868000" cy="6209346"/>
            <wp:effectExtent l="19050" t="19050" r="0" b="1270"/>
            <wp:docPr id="7" name="Imagen 7" descr="img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000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000" cy="620934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346E">
        <w:rPr>
          <w:rFonts w:ascii="Arial" w:hAnsi="Arial" w:cs="Arial"/>
        </w:rPr>
        <w:br w:type="page"/>
      </w:r>
    </w:p>
    <w:p w:rsidR="004C339A" w:rsidRDefault="002E7351" w:rsidP="00803FC7">
      <w:pPr>
        <w:widowControl/>
        <w:jc w:val="center"/>
        <w:rPr>
          <w:rFonts w:ascii="Arial" w:hAnsi="Arial" w:cs="Arial"/>
          <w:noProof/>
          <w:snapToGrid/>
          <w:lang w:eastAsia="ca-ES"/>
        </w:rPr>
      </w:pPr>
      <w:r w:rsidRPr="004E1F63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>
            <wp:extent cx="5940000" cy="5454202"/>
            <wp:effectExtent l="19050" t="19050" r="3810" b="0"/>
            <wp:docPr id="2" name="Imagen 2" descr="img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0001"/>
                    <pic:cNvPicPr>
                      <a:picLocks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5454202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39A" w:rsidRDefault="004C339A" w:rsidP="004C339A">
      <w:pPr>
        <w:widowControl/>
        <w:jc w:val="both"/>
        <w:rPr>
          <w:rFonts w:ascii="Arial" w:hAnsi="Arial" w:cs="Arial"/>
          <w:noProof/>
          <w:snapToGrid/>
          <w:lang w:eastAsia="ca-ES"/>
        </w:rPr>
      </w:pPr>
    </w:p>
    <w:p w:rsidR="004C339A" w:rsidRDefault="004C339A" w:rsidP="004C339A">
      <w:pPr>
        <w:widowControl/>
        <w:jc w:val="both"/>
        <w:rPr>
          <w:rFonts w:ascii="Arial" w:hAnsi="Arial" w:cs="Arial"/>
          <w:noProof/>
          <w:snapToGrid/>
          <w:lang w:eastAsia="ca-ES"/>
        </w:rPr>
      </w:pPr>
    </w:p>
    <w:p w:rsidR="004C339A" w:rsidRDefault="004C339A" w:rsidP="004C339A">
      <w:pPr>
        <w:widowControl/>
        <w:jc w:val="both"/>
        <w:rPr>
          <w:rFonts w:ascii="Arial" w:hAnsi="Arial" w:cs="Arial"/>
          <w:noProof/>
          <w:snapToGrid/>
          <w:lang w:eastAsia="ca-ES"/>
        </w:rPr>
      </w:pPr>
    </w:p>
    <w:p w:rsidR="0078346E" w:rsidRPr="004C339A" w:rsidRDefault="0078346E" w:rsidP="004C339A">
      <w:pPr>
        <w:widowControl/>
        <w:jc w:val="both"/>
        <w:rPr>
          <w:rFonts w:ascii="Arial" w:hAnsi="Arial" w:cs="Arial"/>
          <w:noProof/>
          <w:snapToGrid/>
          <w:lang w:eastAsia="ca-ES"/>
        </w:rPr>
      </w:pPr>
      <w:r w:rsidRPr="004C339A">
        <w:rPr>
          <w:rFonts w:ascii="Arial" w:hAnsi="Arial" w:cs="Arial"/>
          <w:noProof/>
          <w:snapToGrid/>
          <w:lang w:eastAsia="ca-ES"/>
        </w:rPr>
        <w:br w:type="page"/>
      </w:r>
    </w:p>
    <w:p w:rsidR="008B0B80" w:rsidRDefault="002E7351" w:rsidP="00C244F2">
      <w:pPr>
        <w:widowControl/>
        <w:jc w:val="center"/>
        <w:rPr>
          <w:rFonts w:ascii="Arial" w:hAnsi="Arial" w:cs="Arial"/>
          <w:lang w:val="es-ES"/>
        </w:rPr>
      </w:pPr>
      <w:r w:rsidRPr="004E1F63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>
            <wp:extent cx="5940000" cy="8581786"/>
            <wp:effectExtent l="19050" t="19050" r="3810" b="0"/>
            <wp:docPr id="8" name="Imagen 8" descr="img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0007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858178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0B80">
        <w:rPr>
          <w:rFonts w:ascii="Arial" w:hAnsi="Arial" w:cs="Arial"/>
          <w:lang w:val="es-ES"/>
        </w:rPr>
        <w:br w:type="page"/>
      </w:r>
    </w:p>
    <w:p w:rsidR="00B009C2" w:rsidRDefault="001D6EC7" w:rsidP="00B009C2">
      <w:pPr>
        <w:autoSpaceDE w:val="0"/>
        <w:autoSpaceDN w:val="0"/>
        <w:adjustRightInd w:val="0"/>
        <w:ind w:left="360"/>
        <w:jc w:val="center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</w:r>
      <w:r w:rsidR="00C244F2">
        <w:rPr>
          <w:rFonts w:ascii="Arial" w:hAnsi="Arial" w:cs="Arial"/>
          <w:lang w:val="es-ES"/>
        </w:rPr>
        <w:pict>
          <v:group id="_x0000_s1035" style="width:334.5pt;height:664.5pt;mso-position-horizontal-relative:char;mso-position-vertical-relative:line" coordorigin="3063,1717" coordsize="6516,1329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3" type="#_x0000_t75" style="position:absolute;left:3063;top:1717;width:6516;height:6027;mso-position-horizontal:center;mso-position-horizontal-relative:margin;mso-position-vertical:top;mso-position-vertical-relative:margin" stroked="t">
              <v:imagedata r:id="rId12" o:title="img0003"/>
            </v:shape>
            <v:shape id="_x0000_s1034" type="#_x0000_t75" style="position:absolute;left:3063;top:8221;width:6516;height:6786;mso-position-horizontal-relative:margin;mso-position-vertical-relative:margin" stroked="t" strokeweight=".5pt">
              <v:imagedata r:id="rId13" o:title="img0001"/>
            </v:shape>
            <w10:anchorlock/>
          </v:group>
        </w:pict>
      </w:r>
    </w:p>
    <w:p w:rsidR="003B78AF" w:rsidRPr="004E1F63" w:rsidRDefault="003B78AF" w:rsidP="00C244F2">
      <w:pPr>
        <w:autoSpaceDE w:val="0"/>
        <w:autoSpaceDN w:val="0"/>
        <w:adjustRightInd w:val="0"/>
        <w:jc w:val="center"/>
        <w:rPr>
          <w:rFonts w:ascii="Arial" w:hAnsi="Arial" w:cs="Arial"/>
          <w:lang w:val="es-ES"/>
        </w:rPr>
      </w:pPr>
      <w:r w:rsidRPr="004E1F63">
        <w:rPr>
          <w:rFonts w:ascii="Arial" w:hAnsi="Arial" w:cs="Arial"/>
          <w:lang w:val="es-ES"/>
        </w:rPr>
        <w:br w:type="page"/>
      </w:r>
      <w:r w:rsidR="002E7351" w:rsidRPr="004E1F63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>
            <wp:extent cx="5940000" cy="8009191"/>
            <wp:effectExtent l="19050" t="19050" r="3810" b="0"/>
            <wp:docPr id="12" name="Imagen 12" descr="img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0004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800919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1F63">
        <w:rPr>
          <w:rFonts w:ascii="Arial" w:hAnsi="Arial" w:cs="Arial"/>
          <w:lang w:val="es-ES"/>
        </w:rPr>
        <w:br w:type="page"/>
      </w:r>
    </w:p>
    <w:p w:rsidR="003B78AF" w:rsidRDefault="002E7351" w:rsidP="00C244F2">
      <w:pPr>
        <w:tabs>
          <w:tab w:val="left" w:pos="993"/>
        </w:tabs>
        <w:autoSpaceDE w:val="0"/>
        <w:autoSpaceDN w:val="0"/>
        <w:adjustRightInd w:val="0"/>
        <w:jc w:val="center"/>
        <w:rPr>
          <w:rFonts w:ascii="Arial" w:hAnsi="Arial" w:cs="Arial"/>
          <w:lang w:val="es-ES"/>
        </w:rPr>
      </w:pPr>
      <w:r w:rsidRPr="004E1F63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>
            <wp:extent cx="5940000" cy="7402418"/>
            <wp:effectExtent l="19050" t="19050" r="3810" b="8255"/>
            <wp:docPr id="13" name="Imagen 13" descr="img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0006"/>
                    <pic:cNvPicPr>
                      <a:picLocks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740241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8AF" w:rsidRPr="004E1F63" w:rsidRDefault="003B78AF" w:rsidP="00C244F2">
      <w:pPr>
        <w:tabs>
          <w:tab w:val="left" w:pos="993"/>
        </w:tabs>
        <w:autoSpaceDE w:val="0"/>
        <w:autoSpaceDN w:val="0"/>
        <w:adjustRightInd w:val="0"/>
        <w:jc w:val="center"/>
        <w:rPr>
          <w:rFonts w:ascii="Arial" w:hAnsi="Arial" w:cs="Arial"/>
          <w:lang w:val="es-ES"/>
        </w:rPr>
      </w:pPr>
      <w:r w:rsidRPr="004E1F63">
        <w:rPr>
          <w:rFonts w:ascii="Arial" w:hAnsi="Arial" w:cs="Arial"/>
          <w:lang w:val="es-ES"/>
        </w:rPr>
        <w:br w:type="page"/>
      </w:r>
      <w:r w:rsidR="002E7351" w:rsidRPr="004E1F63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>
            <wp:extent cx="5940000" cy="8576164"/>
            <wp:effectExtent l="19050" t="19050" r="3810" b="0"/>
            <wp:docPr id="14" name="Imagen 14" descr="img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g0005"/>
                    <pic:cNvPicPr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857616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1F63">
        <w:rPr>
          <w:rFonts w:ascii="Arial" w:hAnsi="Arial" w:cs="Arial"/>
          <w:lang w:val="es-ES"/>
        </w:rPr>
        <w:br w:type="page"/>
      </w:r>
    </w:p>
    <w:p w:rsidR="00473151" w:rsidRDefault="00473151" w:rsidP="001D6EC7">
      <w:pPr>
        <w:widowControl/>
        <w:jc w:val="center"/>
        <w:rPr>
          <w:rFonts w:ascii="Arial" w:hAnsi="Arial" w:cs="Arial"/>
          <w:lang w:val="es-ES"/>
        </w:rPr>
      </w:pPr>
      <w:bookmarkStart w:id="0" w:name="_GoBack"/>
      <w:r w:rsidRPr="004E1F63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>
            <wp:extent cx="5976000" cy="7772400"/>
            <wp:effectExtent l="19050" t="19050" r="5715" b="0"/>
            <wp:docPr id="19" name="Imagen 19" descr="lecho PC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lecho PCA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000" cy="777240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Arial" w:hAnsi="Arial" w:cs="Arial"/>
          <w:lang w:val="es-ES"/>
        </w:rPr>
        <w:br w:type="page"/>
      </w:r>
    </w:p>
    <w:p w:rsidR="003B78AF" w:rsidRPr="004E1F63" w:rsidRDefault="003B78AF" w:rsidP="004C339A">
      <w:pPr>
        <w:tabs>
          <w:tab w:val="left" w:pos="993"/>
        </w:tabs>
        <w:autoSpaceDE w:val="0"/>
        <w:autoSpaceDN w:val="0"/>
        <w:adjustRightInd w:val="0"/>
        <w:jc w:val="both"/>
        <w:rPr>
          <w:rFonts w:ascii="Arial" w:hAnsi="Arial" w:cs="Arial"/>
          <w:lang w:val="es-ES"/>
        </w:rPr>
      </w:pPr>
      <w:r w:rsidRPr="004E1F63">
        <w:rPr>
          <w:rFonts w:ascii="Arial" w:hAnsi="Arial" w:cs="Arial"/>
          <w:lang w:val="es-ES"/>
        </w:rPr>
        <w:lastRenderedPageBreak/>
        <w:br w:type="page"/>
      </w:r>
      <w:r w:rsidR="001D6EC7">
        <w:rPr>
          <w:rFonts w:ascii="Arial" w:hAnsi="Arial" w:cs="Arial"/>
          <w:noProof/>
          <w:snapToGrid/>
          <w:lang w:val="es-ES"/>
        </w:rPr>
        <w:pict>
          <v:group id="_x0000_s1047" style="position:absolute;left:0;text-align:left;margin-left:0;margin-top:0;width:446.4pt;height:633.6pt;z-index:251660800;mso-position-horizontal:center;mso-position-horizontal-relative:margin;mso-position-vertical:center;mso-position-vertical-relative:margin" coordorigin="966,1606" coordsize="9754,13741">
            <v:shape id="_x0000_s1048" type="#_x0000_t75" style="position:absolute;left:966;top:1606;width:9579;height:6978" stroked="t" strokeweight=".5pt">
              <v:imagedata r:id="rId18" o:title="lecho PCP"/>
            </v:shape>
            <v:shape id="_x0000_s1049" type="#_x0000_t75" style="position:absolute;left:966;top:9087;width:9754;height:6260" o:bordertopcolor="black" o:borderleftcolor="black" o:borderbottomcolor="black" o:borderrightcolor="black">
              <v:imagedata r:id="rId19" o:title="img0002"/>
            </v:shape>
            <w10:wrap type="topAndBottom" anchorx="margin" anchory="margin"/>
          </v:group>
        </w:pict>
      </w:r>
    </w:p>
    <w:p w:rsidR="003B78AF" w:rsidRPr="004E1F63" w:rsidRDefault="001D6EC7" w:rsidP="004C339A">
      <w:pPr>
        <w:tabs>
          <w:tab w:val="left" w:pos="993"/>
        </w:tabs>
        <w:autoSpaceDE w:val="0"/>
        <w:autoSpaceDN w:val="0"/>
        <w:adjustRightInd w:val="0"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noProof/>
          <w:snapToGrid/>
          <w:lang w:val="es-ES"/>
        </w:rPr>
        <w:lastRenderedPageBreak/>
        <w:pict>
          <v:group id="_x0000_s1053" style="position:absolute;left:0;text-align:left;margin-left:4.4pt;margin-top:12.05pt;width:474.1pt;height:658.4pt;z-index:251661824" coordorigin="1789,1942" coordsize="9482,13168">
            <v:shape id="_x0000_s1050" type="#_x0000_t75" style="position:absolute;left:1789;top:1942;width:9482;height:5218">
              <v:imagedata r:id="rId20" o:title="Influencia Externa con AT" blacklevel="-4588f"/>
            </v:shape>
            <v:shape id="_x0000_s1051" type="#_x0000_t75" style="position:absolute;left:1789;top:7320;width:9482;height:3946">
              <v:imagedata r:id="rId21" o:title="Puesta a Tierra" gain="52429f" blacklevel="655f"/>
            </v:shape>
            <v:shape id="_x0000_s1052" type="#_x0000_t75" style="position:absolute;left:1789;top:11445;width:9482;height:3665">
              <v:imagedata r:id="rId22" o:title="Influencia Externa con Tracción" blacklevel="-3277f"/>
            </v:shape>
          </v:group>
        </w:pict>
      </w:r>
    </w:p>
    <w:sectPr w:rsidR="003B78AF" w:rsidRPr="004E1F63" w:rsidSect="00803FC7">
      <w:pgSz w:w="11905" w:h="16837" w:code="9"/>
      <w:pgMar w:top="1701" w:right="851" w:bottom="1418" w:left="1418" w:header="680" w:footer="56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73D6" w:rsidRDefault="00EE73D6">
      <w:r>
        <w:separator/>
      </w:r>
    </w:p>
  </w:endnote>
  <w:endnote w:type="continuationSeparator" w:id="0">
    <w:p w:rsidR="00EE73D6" w:rsidRDefault="00EE73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F 1">
    <w:altName w:val="F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37" w:type="dxa"/>
      <w:jc w:val="center"/>
      <w:tblBorders>
        <w:top w:val="single" w:sz="8" w:space="0" w:color="7F7F7F" w:themeColor="text1" w:themeTint="80"/>
      </w:tblBorders>
      <w:tblLayout w:type="fixed"/>
      <w:tblCellMar>
        <w:top w:w="28" w:type="dxa"/>
        <w:left w:w="28" w:type="dxa"/>
        <w:bottom w:w="28" w:type="dxa"/>
        <w:right w:w="28" w:type="dxa"/>
      </w:tblCellMar>
      <w:tblLook w:val="01E0" w:firstRow="1" w:lastRow="1" w:firstColumn="1" w:lastColumn="1" w:noHBand="0" w:noVBand="0"/>
    </w:tblPr>
    <w:tblGrid>
      <w:gridCol w:w="3855"/>
      <w:gridCol w:w="5102"/>
      <w:gridCol w:w="258"/>
      <w:gridCol w:w="422"/>
    </w:tblGrid>
    <w:tr w:rsidR="004762E5" w:rsidRPr="00A941B7" w:rsidTr="00F917EB">
      <w:trPr>
        <w:trHeight w:val="340"/>
        <w:jc w:val="center"/>
      </w:trPr>
      <w:tc>
        <w:tcPr>
          <w:tcW w:w="3855" w:type="dxa"/>
          <w:shd w:val="clear" w:color="auto" w:fill="auto"/>
          <w:vAlign w:val="center"/>
        </w:tcPr>
        <w:p w:rsidR="004762E5" w:rsidRPr="00A941B7" w:rsidRDefault="004762E5" w:rsidP="004762E5">
          <w:pPr>
            <w:pStyle w:val="Encabezado"/>
            <w:ind w:left="57"/>
            <w:rPr>
              <w:rFonts w:ascii="Helvetica" w:hAnsi="Helvetica"/>
              <w:b/>
              <w:bCs/>
              <w:color w:val="4D4D4D"/>
              <w:sz w:val="18"/>
              <w:szCs w:val="18"/>
            </w:rPr>
          </w:pPr>
          <w:r w:rsidRPr="004D787A">
            <w:rPr>
              <w:rFonts w:ascii="Helvetica" w:hAnsi="Helvetica"/>
              <w:b/>
              <w:bCs/>
              <w:color w:val="595959" w:themeColor="text1" w:themeTint="A6"/>
            </w:rPr>
            <w:t>D</w:t>
          </w:r>
          <w:r w:rsidRPr="004D787A">
            <w:rPr>
              <w:rFonts w:ascii="Helvetica" w:hAnsi="Helvetica"/>
              <w:b/>
              <w:bCs/>
              <w:color w:val="595959" w:themeColor="text1" w:themeTint="A6"/>
              <w:sz w:val="18"/>
              <w:szCs w:val="18"/>
            </w:rPr>
            <w:t>OCUMENT</w:t>
          </w:r>
          <w:r w:rsidRPr="00A941B7">
            <w:rPr>
              <w:rFonts w:ascii="Helvetica" w:hAnsi="Helvetica"/>
              <w:b/>
              <w:bCs/>
              <w:color w:val="4D4D4D"/>
              <w:sz w:val="18"/>
              <w:szCs w:val="18"/>
            </w:rPr>
            <w:t xml:space="preserve"> </w:t>
          </w:r>
          <w:r>
            <w:rPr>
              <w:rFonts w:ascii="Helvetica" w:hAnsi="Helvetica"/>
              <w:b/>
              <w:bCs/>
              <w:color w:val="0070C0"/>
            </w:rPr>
            <w:t>3</w:t>
          </w:r>
          <w:r w:rsidRPr="001E18C3">
            <w:rPr>
              <w:rFonts w:ascii="Helvetica" w:hAnsi="Helvetica"/>
              <w:b/>
              <w:bCs/>
              <w:color w:val="0070C0"/>
            </w:rPr>
            <w:t>.</w:t>
          </w:r>
          <w:r w:rsidRPr="00A941B7">
            <w:rPr>
              <w:rFonts w:ascii="Helvetica" w:hAnsi="Helvetica"/>
              <w:b/>
              <w:bCs/>
              <w:color w:val="4D4D4D"/>
              <w:sz w:val="18"/>
              <w:szCs w:val="18"/>
            </w:rPr>
            <w:t xml:space="preserve">  </w:t>
          </w:r>
          <w:r>
            <w:rPr>
              <w:rFonts w:ascii="Helvetica" w:hAnsi="Helvetica"/>
              <w:b/>
              <w:color w:val="595959" w:themeColor="text1" w:themeTint="A6"/>
            </w:rPr>
            <w:t>P</w:t>
          </w:r>
          <w:r>
            <w:rPr>
              <w:rFonts w:ascii="Helvetica" w:hAnsi="Helvetica"/>
              <w:b/>
              <w:color w:val="595959" w:themeColor="text1" w:themeTint="A6"/>
              <w:sz w:val="18"/>
              <w:szCs w:val="18"/>
            </w:rPr>
            <w:t xml:space="preserve">LECS DE </w:t>
          </w:r>
          <w:r>
            <w:rPr>
              <w:rFonts w:ascii="Helvetica" w:hAnsi="Helvetica"/>
              <w:b/>
              <w:color w:val="595959" w:themeColor="text1" w:themeTint="A6"/>
            </w:rPr>
            <w:t>P</w:t>
          </w:r>
          <w:r>
            <w:rPr>
              <w:rFonts w:ascii="Helvetica" w:hAnsi="Helvetica"/>
              <w:b/>
              <w:color w:val="595959" w:themeColor="text1" w:themeTint="A6"/>
              <w:sz w:val="18"/>
              <w:szCs w:val="18"/>
            </w:rPr>
            <w:t>RESCIPCIONS</w:t>
          </w:r>
        </w:p>
      </w:tc>
      <w:tc>
        <w:tcPr>
          <w:tcW w:w="5102" w:type="dxa"/>
          <w:vAlign w:val="center"/>
        </w:tcPr>
        <w:p w:rsidR="004762E5" w:rsidRPr="008E600D" w:rsidRDefault="004762E5" w:rsidP="004762E5">
          <w:pPr>
            <w:pStyle w:val="Encabezado"/>
            <w:ind w:left="57"/>
            <w:jc w:val="right"/>
            <w:rPr>
              <w:rFonts w:ascii="Helvetica" w:hAnsi="Helvetica"/>
              <w:color w:val="595959" w:themeColor="text1" w:themeTint="A6"/>
              <w:sz w:val="18"/>
              <w:szCs w:val="18"/>
            </w:rPr>
          </w:pPr>
          <w:r>
            <w:rPr>
              <w:rFonts w:ascii="Helvetica" w:hAnsi="Helvetica"/>
              <w:color w:val="595959" w:themeColor="text1" w:themeTint="A6"/>
            </w:rPr>
            <w:t>ET-</w:t>
          </w:r>
          <w:r>
            <w:rPr>
              <w:rFonts w:ascii="Helvetica" w:hAnsi="Helvetica"/>
              <w:color w:val="595959" w:themeColor="text1" w:themeTint="A6"/>
              <w:sz w:val="18"/>
              <w:szCs w:val="18"/>
            </w:rPr>
            <w:t>ANNEXOS</w:t>
          </w:r>
        </w:p>
      </w:tc>
      <w:tc>
        <w:tcPr>
          <w:tcW w:w="258" w:type="dxa"/>
          <w:vAlign w:val="center"/>
        </w:tcPr>
        <w:p w:rsidR="004762E5" w:rsidRPr="008E600D" w:rsidRDefault="004762E5" w:rsidP="004762E5">
          <w:pPr>
            <w:pStyle w:val="Encabezado"/>
            <w:ind w:left="57"/>
            <w:jc w:val="center"/>
            <w:rPr>
              <w:rFonts w:ascii="Helvetica" w:hAnsi="Helvetica"/>
              <w:color w:val="0070C0"/>
              <w:sz w:val="16"/>
              <w:szCs w:val="16"/>
            </w:rPr>
          </w:pPr>
          <w:r w:rsidRPr="008E600D">
            <w:rPr>
              <w:rFonts w:ascii="Helvetica" w:hAnsi="Helvetica"/>
              <w:color w:val="0070C0"/>
              <w:sz w:val="16"/>
              <w:szCs w:val="16"/>
            </w:rPr>
            <w:sym w:font="Wingdings" w:char="F0A7"/>
          </w:r>
        </w:p>
      </w:tc>
      <w:tc>
        <w:tcPr>
          <w:tcW w:w="422" w:type="dxa"/>
          <w:shd w:val="clear" w:color="auto" w:fill="auto"/>
          <w:vAlign w:val="center"/>
        </w:tcPr>
        <w:p w:rsidR="004762E5" w:rsidRPr="00A941B7" w:rsidRDefault="004762E5" w:rsidP="004762E5">
          <w:pPr>
            <w:pStyle w:val="Encabezado"/>
            <w:ind w:left="57"/>
            <w:jc w:val="center"/>
            <w:rPr>
              <w:rFonts w:ascii="Helvetica" w:hAnsi="Helvetica" w:cs="Tahoma"/>
              <w:color w:val="4D4D4D"/>
              <w:sz w:val="18"/>
              <w:szCs w:val="18"/>
            </w:rPr>
          </w:pP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fldChar w:fldCharType="begin"/>
          </w: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instrText xml:space="preserve"> PAGE </w:instrText>
          </w: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fldChar w:fldCharType="separate"/>
          </w:r>
          <w:r w:rsidR="001D6EC7">
            <w:rPr>
              <w:rStyle w:val="Nmerodepgina"/>
              <w:rFonts w:ascii="Helvetica" w:hAnsi="Helvetica"/>
              <w:noProof/>
              <w:color w:val="4D4D4D"/>
              <w:sz w:val="18"/>
              <w:szCs w:val="18"/>
            </w:rPr>
            <w:t>11</w:t>
          </w: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fldChar w:fldCharType="end"/>
          </w:r>
        </w:p>
      </w:tc>
    </w:tr>
  </w:tbl>
  <w:p w:rsidR="004762E5" w:rsidRPr="009351EB" w:rsidRDefault="004762E5" w:rsidP="004762E5">
    <w:pPr>
      <w:pStyle w:val="Piedepgina"/>
      <w:rPr>
        <w:rFonts w:ascii="Arial" w:hAnsi="Arial" w:cs="Arial"/>
        <w:sz w:val="8"/>
        <w:szCs w:val="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73D6" w:rsidRDefault="00EE73D6">
      <w:r>
        <w:separator/>
      </w:r>
    </w:p>
  </w:footnote>
  <w:footnote w:type="continuationSeparator" w:id="0">
    <w:p w:rsidR="00EE73D6" w:rsidRDefault="00EE73D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38" w:type="dxa"/>
      <w:jc w:val="center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1984"/>
      <w:gridCol w:w="6520"/>
      <w:gridCol w:w="1134"/>
    </w:tblGrid>
    <w:tr w:rsidR="004762E5" w:rsidRPr="00A20112" w:rsidTr="00F917EB">
      <w:trPr>
        <w:cantSplit/>
        <w:trHeight w:val="340"/>
        <w:jc w:val="center"/>
      </w:trPr>
      <w:tc>
        <w:tcPr>
          <w:tcW w:w="1984" w:type="dxa"/>
          <w:shd w:val="clear" w:color="auto" w:fill="auto"/>
          <w:vAlign w:val="center"/>
        </w:tcPr>
        <w:p w:rsidR="004762E5" w:rsidRPr="00A20112" w:rsidRDefault="004762E5" w:rsidP="004762E5">
          <w:pPr>
            <w:pStyle w:val="Encabezado"/>
            <w:ind w:left="57"/>
            <w:rPr>
              <w:rFonts w:ascii="Helvetica" w:hAnsi="Helvetica"/>
              <w:color w:val="4D4D4D"/>
              <w:sz w:val="18"/>
              <w:szCs w:val="18"/>
            </w:rPr>
          </w:pPr>
          <w:r>
            <w:rPr>
              <w:rFonts w:ascii="Helvetica" w:hAnsi="Helvetica"/>
              <w:noProof/>
              <w:color w:val="4D4D4D"/>
              <w:sz w:val="18"/>
              <w:szCs w:val="18"/>
              <w:lang w:eastAsia="ca-ES"/>
            </w:rPr>
            <w:drawing>
              <wp:inline distT="0" distB="0" distL="0" distR="0" wp14:anchorId="56F15979" wp14:editId="04026BB3">
                <wp:extent cx="1046931" cy="324000"/>
                <wp:effectExtent l="0" t="0" r="0" b="0"/>
                <wp:docPr id="107" name="Imagen 1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Anagrama CAT-P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46931" cy="324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20" w:type="dxa"/>
          <w:tcBorders>
            <w:right w:val="single" w:sz="8" w:space="0" w:color="0070C0"/>
          </w:tcBorders>
          <w:shd w:val="clear" w:color="auto" w:fill="auto"/>
          <w:noWrap/>
          <w:tcMar>
            <w:left w:w="57" w:type="dxa"/>
            <w:right w:w="284" w:type="dxa"/>
          </w:tcMar>
          <w:vAlign w:val="center"/>
        </w:tcPr>
        <w:p w:rsidR="004762E5" w:rsidRPr="00863328" w:rsidRDefault="004762E5" w:rsidP="004762E5">
          <w:pPr>
            <w:pStyle w:val="Encabezado"/>
            <w:ind w:left="57"/>
            <w:jc w:val="right"/>
            <w:rPr>
              <w:rFonts w:ascii="Helvetica" w:hAnsi="Helvetica" w:cs="Tahoma"/>
              <w:color w:val="595959" w:themeColor="text1" w:themeTint="A6"/>
              <w:sz w:val="16"/>
              <w:szCs w:val="16"/>
            </w:rPr>
          </w:pPr>
          <w:r w:rsidRPr="00863328">
            <w:rPr>
              <w:rFonts w:ascii="Helvetica" w:hAnsi="Helvetica"/>
              <w:color w:val="595959" w:themeColor="text1" w:themeTint="A6"/>
              <w:sz w:val="16"/>
              <w:szCs w:val="16"/>
            </w:rPr>
            <w:t xml:space="preserve">Projecte </w:t>
          </w:r>
          <w:r>
            <w:rPr>
              <w:rFonts w:ascii="Helvetica" w:hAnsi="Helvetica"/>
              <w:color w:val="595959" w:themeColor="text1" w:themeTint="A6"/>
              <w:sz w:val="16"/>
              <w:szCs w:val="16"/>
            </w:rPr>
            <w:t>______________________________</w:t>
          </w:r>
        </w:p>
      </w:tc>
      <w:tc>
        <w:tcPr>
          <w:tcW w:w="1134" w:type="dxa"/>
          <w:tcBorders>
            <w:left w:val="single" w:sz="8" w:space="0" w:color="0070C0"/>
          </w:tcBorders>
          <w:shd w:val="clear" w:color="auto" w:fill="auto"/>
          <w:vAlign w:val="center"/>
        </w:tcPr>
        <w:p w:rsidR="004762E5" w:rsidRPr="003940B9" w:rsidRDefault="004762E5" w:rsidP="004762E5">
          <w:pPr>
            <w:pStyle w:val="Encabezado"/>
            <w:ind w:left="57"/>
            <w:jc w:val="center"/>
            <w:rPr>
              <w:rFonts w:ascii="Helvetica" w:hAnsi="Helvetica"/>
              <w:b/>
              <w:color w:val="002060"/>
              <w:sz w:val="16"/>
              <w:szCs w:val="16"/>
            </w:rPr>
          </w:pPr>
          <w:r>
            <w:rPr>
              <w:rFonts w:ascii="Helvetica" w:hAnsi="Helvetica"/>
              <w:b/>
              <w:color w:val="002060"/>
              <w:sz w:val="16"/>
              <w:szCs w:val="16"/>
            </w:rPr>
            <w:t>XX00</w:t>
          </w:r>
          <w:r w:rsidRPr="003940B9">
            <w:rPr>
              <w:rFonts w:ascii="Helvetica" w:hAnsi="Helvetica"/>
              <w:b/>
              <w:color w:val="002060"/>
              <w:sz w:val="16"/>
              <w:szCs w:val="16"/>
            </w:rPr>
            <w:t>P</w:t>
          </w:r>
        </w:p>
      </w:tc>
    </w:tr>
    <w:tr w:rsidR="004762E5" w:rsidRPr="000C5B14" w:rsidTr="00F917EB">
      <w:trPr>
        <w:cantSplit/>
        <w:trHeight w:val="20"/>
        <w:jc w:val="center"/>
      </w:trPr>
      <w:tc>
        <w:tcPr>
          <w:tcW w:w="1984" w:type="dxa"/>
          <w:tcBorders>
            <w:bottom w:val="single" w:sz="8" w:space="0" w:color="7F7F7F" w:themeColor="text1" w:themeTint="80"/>
          </w:tcBorders>
          <w:shd w:val="clear" w:color="auto" w:fill="auto"/>
          <w:vAlign w:val="center"/>
        </w:tcPr>
        <w:p w:rsidR="004762E5" w:rsidRPr="000C5B14" w:rsidRDefault="004762E5" w:rsidP="004762E5">
          <w:pPr>
            <w:pStyle w:val="Encabezado"/>
            <w:ind w:left="57"/>
            <w:rPr>
              <w:rFonts w:ascii="Helvetica" w:hAnsi="Helvetica"/>
              <w:noProof/>
              <w:color w:val="4D4D4D"/>
              <w:sz w:val="6"/>
              <w:szCs w:val="6"/>
              <w:lang w:eastAsia="ca-ES"/>
            </w:rPr>
          </w:pPr>
        </w:p>
      </w:tc>
      <w:tc>
        <w:tcPr>
          <w:tcW w:w="6520" w:type="dxa"/>
          <w:tcBorders>
            <w:bottom w:val="single" w:sz="8" w:space="0" w:color="7F7F7F" w:themeColor="text1" w:themeTint="80"/>
          </w:tcBorders>
          <w:shd w:val="clear" w:color="auto" w:fill="auto"/>
          <w:noWrap/>
          <w:tcMar>
            <w:left w:w="57" w:type="dxa"/>
            <w:right w:w="284" w:type="dxa"/>
          </w:tcMar>
          <w:vAlign w:val="center"/>
        </w:tcPr>
        <w:p w:rsidR="004762E5" w:rsidRPr="000C5B14" w:rsidRDefault="004762E5" w:rsidP="004762E5">
          <w:pPr>
            <w:pStyle w:val="Encabezado"/>
            <w:ind w:left="57"/>
            <w:jc w:val="right"/>
            <w:rPr>
              <w:rFonts w:ascii="Helvetica" w:hAnsi="Helvetica"/>
              <w:color w:val="595959" w:themeColor="text1" w:themeTint="A6"/>
              <w:sz w:val="6"/>
              <w:szCs w:val="6"/>
            </w:rPr>
          </w:pPr>
        </w:p>
      </w:tc>
      <w:tc>
        <w:tcPr>
          <w:tcW w:w="1134" w:type="dxa"/>
          <w:tcBorders>
            <w:bottom w:val="single" w:sz="8" w:space="0" w:color="7F7F7F" w:themeColor="text1" w:themeTint="80"/>
          </w:tcBorders>
          <w:shd w:val="clear" w:color="auto" w:fill="auto"/>
          <w:vAlign w:val="center"/>
        </w:tcPr>
        <w:p w:rsidR="004762E5" w:rsidRPr="000C5B14" w:rsidRDefault="004762E5" w:rsidP="004762E5">
          <w:pPr>
            <w:pStyle w:val="Encabezado"/>
            <w:ind w:left="57"/>
            <w:jc w:val="center"/>
            <w:rPr>
              <w:rFonts w:ascii="Helvetica" w:hAnsi="Helvetica"/>
              <w:b/>
              <w:color w:val="002060"/>
              <w:sz w:val="6"/>
              <w:szCs w:val="6"/>
            </w:rPr>
          </w:pPr>
        </w:p>
      </w:tc>
    </w:tr>
  </w:tbl>
  <w:p w:rsidR="004762E5" w:rsidRPr="00B650CF" w:rsidRDefault="004762E5" w:rsidP="004762E5">
    <w:pPr>
      <w:pStyle w:val="Encabezado"/>
      <w:rPr>
        <w:rFonts w:ascii="Arial" w:eastAsia="MS Mincho" w:hAnsi="Arial" w:cs="Arial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F90211"/>
    <w:multiLevelType w:val="hybridMultilevel"/>
    <w:tmpl w:val="034004CA"/>
    <w:lvl w:ilvl="0" w:tplc="04030005">
      <w:start w:val="1"/>
      <w:numFmt w:val="bullet"/>
      <w:lvlText w:val=""/>
      <w:lvlJc w:val="left"/>
      <w:pPr>
        <w:tabs>
          <w:tab w:val="num" w:pos="1117"/>
        </w:tabs>
        <w:ind w:left="1117" w:hanging="360"/>
      </w:pPr>
      <w:rPr>
        <w:rFonts w:ascii="Wingdings" w:hAnsi="Wingdings" w:hint="default"/>
      </w:rPr>
    </w:lvl>
    <w:lvl w:ilvl="1" w:tplc="04030003" w:tentative="1">
      <w:start w:val="1"/>
      <w:numFmt w:val="bullet"/>
      <w:lvlText w:val="o"/>
      <w:lvlJc w:val="left"/>
      <w:pPr>
        <w:tabs>
          <w:tab w:val="num" w:pos="1837"/>
        </w:tabs>
        <w:ind w:left="1837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557"/>
        </w:tabs>
        <w:ind w:left="255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3277"/>
        </w:tabs>
        <w:ind w:left="327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997"/>
        </w:tabs>
        <w:ind w:left="399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717"/>
        </w:tabs>
        <w:ind w:left="471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437"/>
        </w:tabs>
        <w:ind w:left="543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6157"/>
        </w:tabs>
        <w:ind w:left="615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877"/>
        </w:tabs>
        <w:ind w:left="6877" w:hanging="360"/>
      </w:pPr>
      <w:rPr>
        <w:rFonts w:ascii="Wingdings" w:hAnsi="Wingdings" w:hint="default"/>
      </w:rPr>
    </w:lvl>
  </w:abstractNum>
  <w:abstractNum w:abstractNumId="1" w15:restartNumberingAfterBreak="0">
    <w:nsid w:val="020406C8"/>
    <w:multiLevelType w:val="hybridMultilevel"/>
    <w:tmpl w:val="C8CEFE78"/>
    <w:lvl w:ilvl="0" w:tplc="A10CC5D4">
      <w:start w:val="1"/>
      <w:numFmt w:val="bullet"/>
      <w:lvlText w:val=""/>
      <w:lvlJc w:val="left"/>
      <w:pPr>
        <w:tabs>
          <w:tab w:val="num" w:pos="1021"/>
        </w:tabs>
        <w:ind w:left="1021" w:hanging="284"/>
      </w:pPr>
      <w:rPr>
        <w:rFonts w:ascii="Wingdings" w:hAnsi="Wingdings" w:hint="default"/>
      </w:rPr>
    </w:lvl>
    <w:lvl w:ilvl="1" w:tplc="04030003">
      <w:start w:val="1"/>
      <w:numFmt w:val="bullet"/>
      <w:lvlText w:val="o"/>
      <w:lvlJc w:val="left"/>
      <w:pPr>
        <w:tabs>
          <w:tab w:val="num" w:pos="930"/>
        </w:tabs>
        <w:ind w:left="930" w:hanging="360"/>
      </w:pPr>
      <w:rPr>
        <w:rFonts w:ascii="Courier New" w:hAnsi="Courier New" w:cs="Courier New" w:hint="default"/>
      </w:rPr>
    </w:lvl>
    <w:lvl w:ilvl="2" w:tplc="04030005">
      <w:start w:val="1"/>
      <w:numFmt w:val="bullet"/>
      <w:lvlText w:val=""/>
      <w:lvlJc w:val="left"/>
      <w:pPr>
        <w:tabs>
          <w:tab w:val="num" w:pos="1650"/>
        </w:tabs>
        <w:ind w:left="165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370"/>
        </w:tabs>
        <w:ind w:left="237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090"/>
        </w:tabs>
        <w:ind w:left="309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3810"/>
        </w:tabs>
        <w:ind w:left="381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4530"/>
        </w:tabs>
        <w:ind w:left="453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250"/>
        </w:tabs>
        <w:ind w:left="525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5970"/>
        </w:tabs>
        <w:ind w:left="5970" w:hanging="360"/>
      </w:pPr>
      <w:rPr>
        <w:rFonts w:ascii="Wingdings" w:hAnsi="Wingdings" w:hint="default"/>
      </w:rPr>
    </w:lvl>
  </w:abstractNum>
  <w:abstractNum w:abstractNumId="2" w15:restartNumberingAfterBreak="0">
    <w:nsid w:val="19864D96"/>
    <w:multiLevelType w:val="multilevel"/>
    <w:tmpl w:val="6D04B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cs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2"/>
        <w:u w:val="none"/>
        <w:effect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Arial" w:hAnsi="Arial" w:cs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2"/>
        <w:u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737"/>
        </w:tabs>
        <w:ind w:left="737" w:hanging="737"/>
      </w:pPr>
      <w:rPr>
        <w:rFonts w:ascii="Tahoma" w:hAnsi="Tahoma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2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u w:val="none"/>
      </w:rPr>
    </w:lvl>
  </w:abstractNum>
  <w:abstractNum w:abstractNumId="3" w15:restartNumberingAfterBreak="0">
    <w:nsid w:val="23C56D6A"/>
    <w:multiLevelType w:val="hybridMultilevel"/>
    <w:tmpl w:val="2256AF00"/>
    <w:lvl w:ilvl="0" w:tplc="0C0A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C0A000F">
      <w:start w:val="1"/>
      <w:numFmt w:val="decimal"/>
      <w:lvlText w:val="%2."/>
      <w:lvlJc w:val="left"/>
      <w:pPr>
        <w:ind w:left="1647" w:hanging="360"/>
      </w:pPr>
      <w:rPr>
        <w:rFonts w:hint="default"/>
      </w:rPr>
    </w:lvl>
    <w:lvl w:ilvl="2" w:tplc="0C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9904519"/>
    <w:multiLevelType w:val="hybridMultilevel"/>
    <w:tmpl w:val="1128AFEA"/>
    <w:lvl w:ilvl="0" w:tplc="5C0A7538">
      <w:start w:val="1"/>
      <w:numFmt w:val="bullet"/>
      <w:lvlText w:val=""/>
      <w:lvlJc w:val="left"/>
      <w:pPr>
        <w:tabs>
          <w:tab w:val="num" w:pos="624"/>
        </w:tabs>
        <w:ind w:left="624" w:hanging="227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B456F9"/>
    <w:multiLevelType w:val="hybridMultilevel"/>
    <w:tmpl w:val="320C49DC"/>
    <w:lvl w:ilvl="0" w:tplc="3ABED99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639730B"/>
    <w:multiLevelType w:val="hybridMultilevel"/>
    <w:tmpl w:val="C74C673C"/>
    <w:lvl w:ilvl="0" w:tplc="907440AE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BC7689"/>
    <w:multiLevelType w:val="hybridMultilevel"/>
    <w:tmpl w:val="4CFA71AA"/>
    <w:lvl w:ilvl="0" w:tplc="907440AE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D84109"/>
    <w:multiLevelType w:val="hybridMultilevel"/>
    <w:tmpl w:val="CB143326"/>
    <w:lvl w:ilvl="0" w:tplc="9DA65C28">
      <w:numFmt w:val="bullet"/>
      <w:lvlText w:val="-"/>
      <w:lvlJc w:val="left"/>
      <w:pPr>
        <w:ind w:left="720" w:hanging="360"/>
      </w:pPr>
      <w:rPr>
        <w:rFonts w:ascii="Tahoma" w:eastAsia="Calibri" w:hAnsi="Tahoma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7C352B"/>
    <w:multiLevelType w:val="hybridMultilevel"/>
    <w:tmpl w:val="2918C1CA"/>
    <w:lvl w:ilvl="0" w:tplc="B9F47E66">
      <w:start w:val="1"/>
      <w:numFmt w:val="decimal"/>
      <w:lvlText w:val="%1."/>
      <w:lvlJc w:val="left"/>
      <w:pPr>
        <w:tabs>
          <w:tab w:val="num" w:pos="794"/>
        </w:tabs>
        <w:ind w:left="794" w:hanging="397"/>
      </w:pPr>
      <w:rPr>
        <w:rFonts w:ascii="Tahoma" w:hAnsi="Tahoma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vertAlign w:val="baseline"/>
      </w:rPr>
    </w:lvl>
    <w:lvl w:ilvl="1" w:tplc="04030019" w:tentative="1">
      <w:start w:val="1"/>
      <w:numFmt w:val="lowerLetter"/>
      <w:lvlText w:val="%2."/>
      <w:lvlJc w:val="left"/>
      <w:pPr>
        <w:tabs>
          <w:tab w:val="num" w:pos="1477"/>
        </w:tabs>
        <w:ind w:left="1477" w:hanging="360"/>
      </w:pPr>
    </w:lvl>
    <w:lvl w:ilvl="2" w:tplc="0403001B" w:tentative="1">
      <w:start w:val="1"/>
      <w:numFmt w:val="lowerRoman"/>
      <w:lvlText w:val="%3."/>
      <w:lvlJc w:val="right"/>
      <w:pPr>
        <w:tabs>
          <w:tab w:val="num" w:pos="2197"/>
        </w:tabs>
        <w:ind w:left="2197" w:hanging="180"/>
      </w:pPr>
    </w:lvl>
    <w:lvl w:ilvl="3" w:tplc="0403000F" w:tentative="1">
      <w:start w:val="1"/>
      <w:numFmt w:val="decimal"/>
      <w:lvlText w:val="%4."/>
      <w:lvlJc w:val="left"/>
      <w:pPr>
        <w:tabs>
          <w:tab w:val="num" w:pos="2917"/>
        </w:tabs>
        <w:ind w:left="2917" w:hanging="360"/>
      </w:pPr>
    </w:lvl>
    <w:lvl w:ilvl="4" w:tplc="04030019" w:tentative="1">
      <w:start w:val="1"/>
      <w:numFmt w:val="lowerLetter"/>
      <w:lvlText w:val="%5."/>
      <w:lvlJc w:val="left"/>
      <w:pPr>
        <w:tabs>
          <w:tab w:val="num" w:pos="3637"/>
        </w:tabs>
        <w:ind w:left="3637" w:hanging="360"/>
      </w:pPr>
    </w:lvl>
    <w:lvl w:ilvl="5" w:tplc="0403001B" w:tentative="1">
      <w:start w:val="1"/>
      <w:numFmt w:val="lowerRoman"/>
      <w:lvlText w:val="%6."/>
      <w:lvlJc w:val="right"/>
      <w:pPr>
        <w:tabs>
          <w:tab w:val="num" w:pos="4357"/>
        </w:tabs>
        <w:ind w:left="4357" w:hanging="180"/>
      </w:pPr>
    </w:lvl>
    <w:lvl w:ilvl="6" w:tplc="0403000F" w:tentative="1">
      <w:start w:val="1"/>
      <w:numFmt w:val="decimal"/>
      <w:lvlText w:val="%7."/>
      <w:lvlJc w:val="left"/>
      <w:pPr>
        <w:tabs>
          <w:tab w:val="num" w:pos="5077"/>
        </w:tabs>
        <w:ind w:left="5077" w:hanging="360"/>
      </w:pPr>
    </w:lvl>
    <w:lvl w:ilvl="7" w:tplc="04030019" w:tentative="1">
      <w:start w:val="1"/>
      <w:numFmt w:val="lowerLetter"/>
      <w:lvlText w:val="%8."/>
      <w:lvlJc w:val="left"/>
      <w:pPr>
        <w:tabs>
          <w:tab w:val="num" w:pos="5797"/>
        </w:tabs>
        <w:ind w:left="5797" w:hanging="360"/>
      </w:pPr>
    </w:lvl>
    <w:lvl w:ilvl="8" w:tplc="0403001B" w:tentative="1">
      <w:start w:val="1"/>
      <w:numFmt w:val="lowerRoman"/>
      <w:lvlText w:val="%9."/>
      <w:lvlJc w:val="right"/>
      <w:pPr>
        <w:tabs>
          <w:tab w:val="num" w:pos="6517"/>
        </w:tabs>
        <w:ind w:left="6517" w:hanging="180"/>
      </w:pPr>
    </w:lvl>
  </w:abstractNum>
  <w:abstractNum w:abstractNumId="10" w15:restartNumberingAfterBreak="0">
    <w:nsid w:val="42381A3D"/>
    <w:multiLevelType w:val="hybridMultilevel"/>
    <w:tmpl w:val="45ECF4B8"/>
    <w:lvl w:ilvl="0" w:tplc="EB9C638C">
      <w:start w:val="1"/>
      <w:numFmt w:val="bullet"/>
      <w:lvlText w:val="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  <w:b w:val="0"/>
      </w:rPr>
    </w:lvl>
    <w:lvl w:ilvl="1" w:tplc="0C0A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D4770FB"/>
    <w:multiLevelType w:val="hybridMultilevel"/>
    <w:tmpl w:val="40C2B4F0"/>
    <w:lvl w:ilvl="0" w:tplc="04030001">
      <w:start w:val="1"/>
      <w:numFmt w:val="bullet"/>
      <w:lvlText w:val=""/>
      <w:lvlJc w:val="left"/>
      <w:pPr>
        <w:tabs>
          <w:tab w:val="num" w:pos="1117"/>
        </w:tabs>
        <w:ind w:left="1117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tabs>
          <w:tab w:val="num" w:pos="1837"/>
        </w:tabs>
        <w:ind w:left="1837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557"/>
        </w:tabs>
        <w:ind w:left="255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3277"/>
        </w:tabs>
        <w:ind w:left="327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997"/>
        </w:tabs>
        <w:ind w:left="399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717"/>
        </w:tabs>
        <w:ind w:left="471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437"/>
        </w:tabs>
        <w:ind w:left="543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6157"/>
        </w:tabs>
        <w:ind w:left="615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877"/>
        </w:tabs>
        <w:ind w:left="6877" w:hanging="360"/>
      </w:pPr>
      <w:rPr>
        <w:rFonts w:ascii="Wingdings" w:hAnsi="Wingdings" w:hint="default"/>
      </w:rPr>
    </w:lvl>
  </w:abstractNum>
  <w:abstractNum w:abstractNumId="12" w15:restartNumberingAfterBreak="0">
    <w:nsid w:val="4D882BFE"/>
    <w:multiLevelType w:val="hybridMultilevel"/>
    <w:tmpl w:val="D122AE86"/>
    <w:lvl w:ilvl="0" w:tplc="ACE07C9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647" w:hanging="360"/>
      </w:pPr>
    </w:lvl>
    <w:lvl w:ilvl="2" w:tplc="0C0A001B" w:tentative="1">
      <w:start w:val="1"/>
      <w:numFmt w:val="lowerRoman"/>
      <w:lvlText w:val="%3."/>
      <w:lvlJc w:val="right"/>
      <w:pPr>
        <w:ind w:left="2367" w:hanging="180"/>
      </w:pPr>
    </w:lvl>
    <w:lvl w:ilvl="3" w:tplc="0C0A000F" w:tentative="1">
      <w:start w:val="1"/>
      <w:numFmt w:val="decimal"/>
      <w:lvlText w:val="%4."/>
      <w:lvlJc w:val="left"/>
      <w:pPr>
        <w:ind w:left="3087" w:hanging="360"/>
      </w:pPr>
    </w:lvl>
    <w:lvl w:ilvl="4" w:tplc="0C0A0019" w:tentative="1">
      <w:start w:val="1"/>
      <w:numFmt w:val="lowerLetter"/>
      <w:lvlText w:val="%5."/>
      <w:lvlJc w:val="left"/>
      <w:pPr>
        <w:ind w:left="3807" w:hanging="360"/>
      </w:pPr>
    </w:lvl>
    <w:lvl w:ilvl="5" w:tplc="0C0A001B" w:tentative="1">
      <w:start w:val="1"/>
      <w:numFmt w:val="lowerRoman"/>
      <w:lvlText w:val="%6."/>
      <w:lvlJc w:val="right"/>
      <w:pPr>
        <w:ind w:left="4527" w:hanging="180"/>
      </w:pPr>
    </w:lvl>
    <w:lvl w:ilvl="6" w:tplc="0C0A000F" w:tentative="1">
      <w:start w:val="1"/>
      <w:numFmt w:val="decimal"/>
      <w:lvlText w:val="%7."/>
      <w:lvlJc w:val="left"/>
      <w:pPr>
        <w:ind w:left="5247" w:hanging="360"/>
      </w:pPr>
    </w:lvl>
    <w:lvl w:ilvl="7" w:tplc="0C0A0019" w:tentative="1">
      <w:start w:val="1"/>
      <w:numFmt w:val="lowerLetter"/>
      <w:lvlText w:val="%8."/>
      <w:lvlJc w:val="left"/>
      <w:pPr>
        <w:ind w:left="5967" w:hanging="360"/>
      </w:pPr>
    </w:lvl>
    <w:lvl w:ilvl="8" w:tplc="0C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566702C5"/>
    <w:multiLevelType w:val="hybridMultilevel"/>
    <w:tmpl w:val="B7C80D92"/>
    <w:lvl w:ilvl="0" w:tplc="D8C80AA4">
      <w:start w:val="5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647" w:hanging="360"/>
      </w:pPr>
    </w:lvl>
    <w:lvl w:ilvl="2" w:tplc="0C0A001B" w:tentative="1">
      <w:start w:val="1"/>
      <w:numFmt w:val="lowerRoman"/>
      <w:lvlText w:val="%3."/>
      <w:lvlJc w:val="right"/>
      <w:pPr>
        <w:ind w:left="2367" w:hanging="180"/>
      </w:pPr>
    </w:lvl>
    <w:lvl w:ilvl="3" w:tplc="0C0A000F" w:tentative="1">
      <w:start w:val="1"/>
      <w:numFmt w:val="decimal"/>
      <w:lvlText w:val="%4."/>
      <w:lvlJc w:val="left"/>
      <w:pPr>
        <w:ind w:left="3087" w:hanging="360"/>
      </w:pPr>
    </w:lvl>
    <w:lvl w:ilvl="4" w:tplc="0C0A0019" w:tentative="1">
      <w:start w:val="1"/>
      <w:numFmt w:val="lowerLetter"/>
      <w:lvlText w:val="%5."/>
      <w:lvlJc w:val="left"/>
      <w:pPr>
        <w:ind w:left="3807" w:hanging="360"/>
      </w:pPr>
    </w:lvl>
    <w:lvl w:ilvl="5" w:tplc="0C0A001B" w:tentative="1">
      <w:start w:val="1"/>
      <w:numFmt w:val="lowerRoman"/>
      <w:lvlText w:val="%6."/>
      <w:lvlJc w:val="right"/>
      <w:pPr>
        <w:ind w:left="4527" w:hanging="180"/>
      </w:pPr>
    </w:lvl>
    <w:lvl w:ilvl="6" w:tplc="0C0A000F" w:tentative="1">
      <w:start w:val="1"/>
      <w:numFmt w:val="decimal"/>
      <w:lvlText w:val="%7."/>
      <w:lvlJc w:val="left"/>
      <w:pPr>
        <w:ind w:left="5247" w:hanging="360"/>
      </w:pPr>
    </w:lvl>
    <w:lvl w:ilvl="7" w:tplc="0C0A0019" w:tentative="1">
      <w:start w:val="1"/>
      <w:numFmt w:val="lowerLetter"/>
      <w:lvlText w:val="%8."/>
      <w:lvlJc w:val="left"/>
      <w:pPr>
        <w:ind w:left="5967" w:hanging="360"/>
      </w:pPr>
    </w:lvl>
    <w:lvl w:ilvl="8" w:tplc="0C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63266A5E"/>
    <w:multiLevelType w:val="hybridMultilevel"/>
    <w:tmpl w:val="B90CADA8"/>
    <w:lvl w:ilvl="0" w:tplc="A10CC5D4">
      <w:start w:val="1"/>
      <w:numFmt w:val="bullet"/>
      <w:lvlText w:val=""/>
      <w:lvlJc w:val="left"/>
      <w:pPr>
        <w:tabs>
          <w:tab w:val="num" w:pos="1021"/>
        </w:tabs>
        <w:ind w:left="1021" w:hanging="284"/>
      </w:pPr>
      <w:rPr>
        <w:rFonts w:ascii="Wingdings" w:hAnsi="Wingdings" w:hint="default"/>
      </w:rPr>
    </w:lvl>
    <w:lvl w:ilvl="1" w:tplc="15B2A162">
      <w:start w:val="1"/>
      <w:numFmt w:val="bullet"/>
      <w:lvlText w:val=""/>
      <w:lvlJc w:val="left"/>
      <w:pPr>
        <w:tabs>
          <w:tab w:val="num" w:pos="854"/>
        </w:tabs>
        <w:ind w:left="854" w:hanging="284"/>
      </w:pPr>
      <w:rPr>
        <w:rFonts w:ascii="Wingdings" w:hAnsi="Wingdings" w:hint="default"/>
        <w:b w:val="0"/>
        <w:i w:val="0"/>
        <w:sz w:val="20"/>
        <w:szCs w:val="20"/>
      </w:rPr>
    </w:lvl>
    <w:lvl w:ilvl="2" w:tplc="04030005">
      <w:start w:val="1"/>
      <w:numFmt w:val="bullet"/>
      <w:lvlText w:val=""/>
      <w:lvlJc w:val="left"/>
      <w:pPr>
        <w:tabs>
          <w:tab w:val="num" w:pos="1650"/>
        </w:tabs>
        <w:ind w:left="165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370"/>
        </w:tabs>
        <w:ind w:left="237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090"/>
        </w:tabs>
        <w:ind w:left="309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3810"/>
        </w:tabs>
        <w:ind w:left="381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4530"/>
        </w:tabs>
        <w:ind w:left="453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250"/>
        </w:tabs>
        <w:ind w:left="525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5970"/>
        </w:tabs>
        <w:ind w:left="5970" w:hanging="360"/>
      </w:pPr>
      <w:rPr>
        <w:rFonts w:ascii="Wingdings" w:hAnsi="Wingdings" w:hint="default"/>
      </w:rPr>
    </w:lvl>
  </w:abstractNum>
  <w:abstractNum w:abstractNumId="15" w15:restartNumberingAfterBreak="0">
    <w:nsid w:val="67D767FB"/>
    <w:multiLevelType w:val="hybridMultilevel"/>
    <w:tmpl w:val="8E1E8602"/>
    <w:lvl w:ilvl="0" w:tplc="A10CC5D4">
      <w:start w:val="1"/>
      <w:numFmt w:val="bullet"/>
      <w:lvlText w:val=""/>
      <w:lvlJc w:val="left"/>
      <w:pPr>
        <w:tabs>
          <w:tab w:val="num" w:pos="965"/>
        </w:tabs>
        <w:ind w:left="965" w:hanging="284"/>
      </w:pPr>
      <w:rPr>
        <w:rFonts w:ascii="Wingdings" w:hAnsi="Wingdings" w:hint="default"/>
      </w:rPr>
    </w:lvl>
    <w:lvl w:ilvl="1" w:tplc="04030003">
      <w:start w:val="1"/>
      <w:numFmt w:val="bullet"/>
      <w:lvlText w:val="o"/>
      <w:lvlJc w:val="left"/>
      <w:pPr>
        <w:tabs>
          <w:tab w:val="num" w:pos="1327"/>
        </w:tabs>
        <w:ind w:left="1327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047"/>
        </w:tabs>
        <w:ind w:left="204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767"/>
        </w:tabs>
        <w:ind w:left="276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487"/>
        </w:tabs>
        <w:ind w:left="348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207"/>
        </w:tabs>
        <w:ind w:left="420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4927"/>
        </w:tabs>
        <w:ind w:left="492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647"/>
        </w:tabs>
        <w:ind w:left="564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367"/>
        </w:tabs>
        <w:ind w:left="6367" w:hanging="360"/>
      </w:pPr>
      <w:rPr>
        <w:rFonts w:ascii="Wingdings" w:hAnsi="Wingdings" w:hint="default"/>
      </w:rPr>
    </w:lvl>
  </w:abstractNum>
  <w:abstractNum w:abstractNumId="16" w15:restartNumberingAfterBreak="0">
    <w:nsid w:val="71970E3D"/>
    <w:multiLevelType w:val="hybridMultilevel"/>
    <w:tmpl w:val="CD060312"/>
    <w:lvl w:ilvl="0" w:tplc="8C4A8CB6">
      <w:start w:val="1"/>
      <w:numFmt w:val="lowerLetter"/>
      <w:lvlText w:val="%1)"/>
      <w:lvlJc w:val="left"/>
      <w:pPr>
        <w:tabs>
          <w:tab w:val="num" w:pos="927"/>
        </w:tabs>
        <w:ind w:left="927" w:hanging="360"/>
      </w:pPr>
      <w:rPr>
        <w:rFonts w:ascii="Tahoma" w:hAnsi="Tahoma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vertAlign w:val="baseline"/>
      </w:rPr>
    </w:lvl>
    <w:lvl w:ilvl="1" w:tplc="04030019" w:tentative="1">
      <w:start w:val="1"/>
      <w:numFmt w:val="lowerLetter"/>
      <w:lvlText w:val="%2."/>
      <w:lvlJc w:val="left"/>
      <w:pPr>
        <w:tabs>
          <w:tab w:val="num" w:pos="1610"/>
        </w:tabs>
        <w:ind w:left="1610" w:hanging="360"/>
      </w:pPr>
    </w:lvl>
    <w:lvl w:ilvl="2" w:tplc="0403001B" w:tentative="1">
      <w:start w:val="1"/>
      <w:numFmt w:val="lowerRoman"/>
      <w:lvlText w:val="%3."/>
      <w:lvlJc w:val="right"/>
      <w:pPr>
        <w:tabs>
          <w:tab w:val="num" w:pos="2330"/>
        </w:tabs>
        <w:ind w:left="2330" w:hanging="180"/>
      </w:pPr>
    </w:lvl>
    <w:lvl w:ilvl="3" w:tplc="0403000F" w:tentative="1">
      <w:start w:val="1"/>
      <w:numFmt w:val="decimal"/>
      <w:lvlText w:val="%4."/>
      <w:lvlJc w:val="left"/>
      <w:pPr>
        <w:tabs>
          <w:tab w:val="num" w:pos="3050"/>
        </w:tabs>
        <w:ind w:left="3050" w:hanging="360"/>
      </w:pPr>
    </w:lvl>
    <w:lvl w:ilvl="4" w:tplc="04030019" w:tentative="1">
      <w:start w:val="1"/>
      <w:numFmt w:val="lowerLetter"/>
      <w:lvlText w:val="%5."/>
      <w:lvlJc w:val="left"/>
      <w:pPr>
        <w:tabs>
          <w:tab w:val="num" w:pos="3770"/>
        </w:tabs>
        <w:ind w:left="3770" w:hanging="360"/>
      </w:pPr>
    </w:lvl>
    <w:lvl w:ilvl="5" w:tplc="0403001B" w:tentative="1">
      <w:start w:val="1"/>
      <w:numFmt w:val="lowerRoman"/>
      <w:lvlText w:val="%6."/>
      <w:lvlJc w:val="right"/>
      <w:pPr>
        <w:tabs>
          <w:tab w:val="num" w:pos="4490"/>
        </w:tabs>
        <w:ind w:left="4490" w:hanging="180"/>
      </w:pPr>
    </w:lvl>
    <w:lvl w:ilvl="6" w:tplc="0403000F" w:tentative="1">
      <w:start w:val="1"/>
      <w:numFmt w:val="decimal"/>
      <w:lvlText w:val="%7."/>
      <w:lvlJc w:val="left"/>
      <w:pPr>
        <w:tabs>
          <w:tab w:val="num" w:pos="5210"/>
        </w:tabs>
        <w:ind w:left="5210" w:hanging="360"/>
      </w:pPr>
    </w:lvl>
    <w:lvl w:ilvl="7" w:tplc="04030019" w:tentative="1">
      <w:start w:val="1"/>
      <w:numFmt w:val="lowerLetter"/>
      <w:lvlText w:val="%8."/>
      <w:lvlJc w:val="left"/>
      <w:pPr>
        <w:tabs>
          <w:tab w:val="num" w:pos="5930"/>
        </w:tabs>
        <w:ind w:left="5930" w:hanging="360"/>
      </w:pPr>
    </w:lvl>
    <w:lvl w:ilvl="8" w:tplc="0403001B" w:tentative="1">
      <w:start w:val="1"/>
      <w:numFmt w:val="lowerRoman"/>
      <w:lvlText w:val="%9."/>
      <w:lvlJc w:val="right"/>
      <w:pPr>
        <w:tabs>
          <w:tab w:val="num" w:pos="6650"/>
        </w:tabs>
        <w:ind w:left="6650" w:hanging="180"/>
      </w:pPr>
    </w:lvl>
  </w:abstractNum>
  <w:abstractNum w:abstractNumId="17" w15:restartNumberingAfterBreak="0">
    <w:nsid w:val="742F7170"/>
    <w:multiLevelType w:val="multilevel"/>
    <w:tmpl w:val="6D04B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cs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2"/>
        <w:u w:val="none"/>
        <w:effect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Arial" w:hAnsi="Arial" w:cs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2"/>
        <w:u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737"/>
        </w:tabs>
        <w:ind w:left="737" w:hanging="737"/>
      </w:pPr>
      <w:rPr>
        <w:rFonts w:ascii="Tahoma" w:hAnsi="Tahoma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2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u w:val="none"/>
      </w:rPr>
    </w:lvl>
  </w:abstractNum>
  <w:abstractNum w:abstractNumId="18" w15:restartNumberingAfterBreak="0">
    <w:nsid w:val="7D5B55FD"/>
    <w:multiLevelType w:val="hybridMultilevel"/>
    <w:tmpl w:val="2ADECEBC"/>
    <w:lvl w:ilvl="0" w:tplc="7FB49D68">
      <w:start w:val="6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647" w:hanging="360"/>
      </w:pPr>
    </w:lvl>
    <w:lvl w:ilvl="2" w:tplc="0C0A001B" w:tentative="1">
      <w:start w:val="1"/>
      <w:numFmt w:val="lowerRoman"/>
      <w:lvlText w:val="%3."/>
      <w:lvlJc w:val="right"/>
      <w:pPr>
        <w:ind w:left="2367" w:hanging="180"/>
      </w:pPr>
    </w:lvl>
    <w:lvl w:ilvl="3" w:tplc="0C0A000F" w:tentative="1">
      <w:start w:val="1"/>
      <w:numFmt w:val="decimal"/>
      <w:lvlText w:val="%4."/>
      <w:lvlJc w:val="left"/>
      <w:pPr>
        <w:ind w:left="3087" w:hanging="360"/>
      </w:pPr>
    </w:lvl>
    <w:lvl w:ilvl="4" w:tplc="0C0A0019" w:tentative="1">
      <w:start w:val="1"/>
      <w:numFmt w:val="lowerLetter"/>
      <w:lvlText w:val="%5."/>
      <w:lvlJc w:val="left"/>
      <w:pPr>
        <w:ind w:left="3807" w:hanging="360"/>
      </w:pPr>
    </w:lvl>
    <w:lvl w:ilvl="5" w:tplc="0C0A001B" w:tentative="1">
      <w:start w:val="1"/>
      <w:numFmt w:val="lowerRoman"/>
      <w:lvlText w:val="%6."/>
      <w:lvlJc w:val="right"/>
      <w:pPr>
        <w:ind w:left="4527" w:hanging="180"/>
      </w:pPr>
    </w:lvl>
    <w:lvl w:ilvl="6" w:tplc="0C0A000F" w:tentative="1">
      <w:start w:val="1"/>
      <w:numFmt w:val="decimal"/>
      <w:lvlText w:val="%7."/>
      <w:lvlJc w:val="left"/>
      <w:pPr>
        <w:ind w:left="5247" w:hanging="360"/>
      </w:pPr>
    </w:lvl>
    <w:lvl w:ilvl="7" w:tplc="0C0A0019" w:tentative="1">
      <w:start w:val="1"/>
      <w:numFmt w:val="lowerLetter"/>
      <w:lvlText w:val="%8."/>
      <w:lvlJc w:val="left"/>
      <w:pPr>
        <w:ind w:left="5967" w:hanging="360"/>
      </w:pPr>
    </w:lvl>
    <w:lvl w:ilvl="8" w:tplc="0C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7D696A63"/>
    <w:multiLevelType w:val="hybridMultilevel"/>
    <w:tmpl w:val="2256AF00"/>
    <w:lvl w:ilvl="0" w:tplc="0C0A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C0A000F">
      <w:start w:val="1"/>
      <w:numFmt w:val="decimal"/>
      <w:lvlText w:val="%2."/>
      <w:lvlJc w:val="left"/>
      <w:pPr>
        <w:ind w:left="1647" w:hanging="360"/>
      </w:pPr>
      <w:rPr>
        <w:rFonts w:hint="default"/>
      </w:rPr>
    </w:lvl>
    <w:lvl w:ilvl="2" w:tplc="0C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7DA31C36"/>
    <w:multiLevelType w:val="hybridMultilevel"/>
    <w:tmpl w:val="F934F664"/>
    <w:lvl w:ilvl="0" w:tplc="907440AE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5"/>
  </w:num>
  <w:num w:numId="3">
    <w:abstractNumId w:val="1"/>
  </w:num>
  <w:num w:numId="4">
    <w:abstractNumId w:val="14"/>
  </w:num>
  <w:num w:numId="5">
    <w:abstractNumId w:val="9"/>
  </w:num>
  <w:num w:numId="6">
    <w:abstractNumId w:val="16"/>
  </w:num>
  <w:num w:numId="7">
    <w:abstractNumId w:val="10"/>
  </w:num>
  <w:num w:numId="8">
    <w:abstractNumId w:val="4"/>
  </w:num>
  <w:num w:numId="9">
    <w:abstractNumId w:val="11"/>
  </w:num>
  <w:num w:numId="10">
    <w:abstractNumId w:val="0"/>
  </w:num>
  <w:num w:numId="11">
    <w:abstractNumId w:val="5"/>
  </w:num>
  <w:num w:numId="12">
    <w:abstractNumId w:val="2"/>
  </w:num>
  <w:num w:numId="13">
    <w:abstractNumId w:val="8"/>
  </w:num>
  <w:num w:numId="14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9"/>
  </w:num>
  <w:num w:numId="16">
    <w:abstractNumId w:val="12"/>
  </w:num>
  <w:num w:numId="17">
    <w:abstractNumId w:val="13"/>
  </w:num>
  <w:num w:numId="18">
    <w:abstractNumId w:val="18"/>
  </w:num>
  <w:num w:numId="19">
    <w:abstractNumId w:val="20"/>
  </w:num>
  <w:num w:numId="20">
    <w:abstractNumId w:val="7"/>
  </w:num>
  <w:num w:numId="21">
    <w:abstractNumId w:val="6"/>
  </w:num>
  <w:num w:numId="22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19"/>
  <w:drawingGridVerticalSpacing w:val="164"/>
  <w:displayHorizontalDrawingGridEvery w:val="0"/>
  <w:displayVerticalDrawingGridEvery w:val="2"/>
  <w:noPunctuationKerning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555C3"/>
    <w:rsid w:val="00002711"/>
    <w:rsid w:val="000043C4"/>
    <w:rsid w:val="000063A7"/>
    <w:rsid w:val="0001409E"/>
    <w:rsid w:val="0001426D"/>
    <w:rsid w:val="000214E5"/>
    <w:rsid w:val="000232DB"/>
    <w:rsid w:val="00023B15"/>
    <w:rsid w:val="000243C8"/>
    <w:rsid w:val="0002505A"/>
    <w:rsid w:val="000263A8"/>
    <w:rsid w:val="00026656"/>
    <w:rsid w:val="00027CDD"/>
    <w:rsid w:val="000305E8"/>
    <w:rsid w:val="00031C87"/>
    <w:rsid w:val="00035270"/>
    <w:rsid w:val="00035910"/>
    <w:rsid w:val="000377FC"/>
    <w:rsid w:val="0004086E"/>
    <w:rsid w:val="000408B6"/>
    <w:rsid w:val="000441D5"/>
    <w:rsid w:val="00044410"/>
    <w:rsid w:val="00045103"/>
    <w:rsid w:val="00053849"/>
    <w:rsid w:val="0005499C"/>
    <w:rsid w:val="000563A1"/>
    <w:rsid w:val="00061A1C"/>
    <w:rsid w:val="00061E42"/>
    <w:rsid w:val="0006451E"/>
    <w:rsid w:val="00064EDC"/>
    <w:rsid w:val="00065762"/>
    <w:rsid w:val="00065E19"/>
    <w:rsid w:val="00067747"/>
    <w:rsid w:val="00067E44"/>
    <w:rsid w:val="00070770"/>
    <w:rsid w:val="000807DA"/>
    <w:rsid w:val="0008100F"/>
    <w:rsid w:val="0008587C"/>
    <w:rsid w:val="000858CC"/>
    <w:rsid w:val="00092628"/>
    <w:rsid w:val="0009291C"/>
    <w:rsid w:val="00092C10"/>
    <w:rsid w:val="00095B4B"/>
    <w:rsid w:val="000A0347"/>
    <w:rsid w:val="000A2565"/>
    <w:rsid w:val="000A3646"/>
    <w:rsid w:val="000A4EA3"/>
    <w:rsid w:val="000A5342"/>
    <w:rsid w:val="000A6222"/>
    <w:rsid w:val="000A74E1"/>
    <w:rsid w:val="000C0004"/>
    <w:rsid w:val="000C0259"/>
    <w:rsid w:val="000C1E43"/>
    <w:rsid w:val="000C3DFE"/>
    <w:rsid w:val="000C7182"/>
    <w:rsid w:val="000D0383"/>
    <w:rsid w:val="000D0918"/>
    <w:rsid w:val="000D2447"/>
    <w:rsid w:val="000D2ECA"/>
    <w:rsid w:val="000D48F6"/>
    <w:rsid w:val="000D5C46"/>
    <w:rsid w:val="000D7D88"/>
    <w:rsid w:val="000E0631"/>
    <w:rsid w:val="000E1D53"/>
    <w:rsid w:val="000E32A5"/>
    <w:rsid w:val="000E42FF"/>
    <w:rsid w:val="000E4DA3"/>
    <w:rsid w:val="000F01DF"/>
    <w:rsid w:val="000F0CED"/>
    <w:rsid w:val="00101E95"/>
    <w:rsid w:val="00102511"/>
    <w:rsid w:val="00103408"/>
    <w:rsid w:val="0010426A"/>
    <w:rsid w:val="001063D3"/>
    <w:rsid w:val="00107ED8"/>
    <w:rsid w:val="0011387A"/>
    <w:rsid w:val="00113FD2"/>
    <w:rsid w:val="00116237"/>
    <w:rsid w:val="00116DAD"/>
    <w:rsid w:val="001177FE"/>
    <w:rsid w:val="00120DC2"/>
    <w:rsid w:val="00120FB6"/>
    <w:rsid w:val="00125B70"/>
    <w:rsid w:val="00127E2F"/>
    <w:rsid w:val="00132E61"/>
    <w:rsid w:val="001336B7"/>
    <w:rsid w:val="00134391"/>
    <w:rsid w:val="001375D8"/>
    <w:rsid w:val="0014059E"/>
    <w:rsid w:val="00142E49"/>
    <w:rsid w:val="00143536"/>
    <w:rsid w:val="001439BF"/>
    <w:rsid w:val="00144DFE"/>
    <w:rsid w:val="00145531"/>
    <w:rsid w:val="001474FD"/>
    <w:rsid w:val="00150DA8"/>
    <w:rsid w:val="00160BBC"/>
    <w:rsid w:val="00160DAE"/>
    <w:rsid w:val="0016122B"/>
    <w:rsid w:val="00161A1C"/>
    <w:rsid w:val="001646AB"/>
    <w:rsid w:val="0016726D"/>
    <w:rsid w:val="00167E2F"/>
    <w:rsid w:val="00170866"/>
    <w:rsid w:val="00171AEA"/>
    <w:rsid w:val="00172572"/>
    <w:rsid w:val="0017567E"/>
    <w:rsid w:val="0017733A"/>
    <w:rsid w:val="0017768F"/>
    <w:rsid w:val="00182B4C"/>
    <w:rsid w:val="0018565F"/>
    <w:rsid w:val="00186C11"/>
    <w:rsid w:val="001903EA"/>
    <w:rsid w:val="00191727"/>
    <w:rsid w:val="00191D63"/>
    <w:rsid w:val="00192418"/>
    <w:rsid w:val="00194AAA"/>
    <w:rsid w:val="00195B5F"/>
    <w:rsid w:val="001A11F8"/>
    <w:rsid w:val="001A18BB"/>
    <w:rsid w:val="001A420E"/>
    <w:rsid w:val="001A68EF"/>
    <w:rsid w:val="001A7E8E"/>
    <w:rsid w:val="001B387C"/>
    <w:rsid w:val="001B3F6D"/>
    <w:rsid w:val="001B4BB7"/>
    <w:rsid w:val="001B623A"/>
    <w:rsid w:val="001C2A78"/>
    <w:rsid w:val="001C43AC"/>
    <w:rsid w:val="001C4784"/>
    <w:rsid w:val="001C4858"/>
    <w:rsid w:val="001C79A0"/>
    <w:rsid w:val="001D17EA"/>
    <w:rsid w:val="001D1F13"/>
    <w:rsid w:val="001D384B"/>
    <w:rsid w:val="001D522C"/>
    <w:rsid w:val="001D6BF4"/>
    <w:rsid w:val="001D6EC7"/>
    <w:rsid w:val="001E23FC"/>
    <w:rsid w:val="001E37F0"/>
    <w:rsid w:val="001F0A34"/>
    <w:rsid w:val="001F39E3"/>
    <w:rsid w:val="001F6F14"/>
    <w:rsid w:val="001F795E"/>
    <w:rsid w:val="00201E77"/>
    <w:rsid w:val="002026F4"/>
    <w:rsid w:val="00205EA5"/>
    <w:rsid w:val="002107FC"/>
    <w:rsid w:val="00211A5D"/>
    <w:rsid w:val="00215781"/>
    <w:rsid w:val="00216BF4"/>
    <w:rsid w:val="00217288"/>
    <w:rsid w:val="002236D1"/>
    <w:rsid w:val="00224831"/>
    <w:rsid w:val="00224B22"/>
    <w:rsid w:val="002254F0"/>
    <w:rsid w:val="002408BA"/>
    <w:rsid w:val="00243E07"/>
    <w:rsid w:val="0024745C"/>
    <w:rsid w:val="00250680"/>
    <w:rsid w:val="00254483"/>
    <w:rsid w:val="0025586C"/>
    <w:rsid w:val="00255A77"/>
    <w:rsid w:val="00256CEB"/>
    <w:rsid w:val="00256D65"/>
    <w:rsid w:val="00262806"/>
    <w:rsid w:val="00262F32"/>
    <w:rsid w:val="002639A7"/>
    <w:rsid w:val="002654C1"/>
    <w:rsid w:val="00265C60"/>
    <w:rsid w:val="00265FDF"/>
    <w:rsid w:val="002676AA"/>
    <w:rsid w:val="00271481"/>
    <w:rsid w:val="00271FA7"/>
    <w:rsid w:val="0027309D"/>
    <w:rsid w:val="00274BA6"/>
    <w:rsid w:val="0028034F"/>
    <w:rsid w:val="002812FE"/>
    <w:rsid w:val="00281367"/>
    <w:rsid w:val="00282D7B"/>
    <w:rsid w:val="00283467"/>
    <w:rsid w:val="00283AB0"/>
    <w:rsid w:val="00284BBA"/>
    <w:rsid w:val="00284EA2"/>
    <w:rsid w:val="00294930"/>
    <w:rsid w:val="00296DE7"/>
    <w:rsid w:val="002A01B0"/>
    <w:rsid w:val="002A163F"/>
    <w:rsid w:val="002A79F1"/>
    <w:rsid w:val="002B11C0"/>
    <w:rsid w:val="002B262A"/>
    <w:rsid w:val="002B2DF2"/>
    <w:rsid w:val="002B5C8F"/>
    <w:rsid w:val="002B70C6"/>
    <w:rsid w:val="002C101F"/>
    <w:rsid w:val="002C210A"/>
    <w:rsid w:val="002C2358"/>
    <w:rsid w:val="002C534A"/>
    <w:rsid w:val="002C613F"/>
    <w:rsid w:val="002C7F9A"/>
    <w:rsid w:val="002D456F"/>
    <w:rsid w:val="002D4D39"/>
    <w:rsid w:val="002E4B68"/>
    <w:rsid w:val="002E6C68"/>
    <w:rsid w:val="002E7351"/>
    <w:rsid w:val="002F0045"/>
    <w:rsid w:val="002F32B9"/>
    <w:rsid w:val="002F5119"/>
    <w:rsid w:val="002F6E00"/>
    <w:rsid w:val="002F730C"/>
    <w:rsid w:val="00300778"/>
    <w:rsid w:val="003015B3"/>
    <w:rsid w:val="00301623"/>
    <w:rsid w:val="003032A7"/>
    <w:rsid w:val="00303A7F"/>
    <w:rsid w:val="00304EB3"/>
    <w:rsid w:val="00310AD6"/>
    <w:rsid w:val="00311169"/>
    <w:rsid w:val="003112F3"/>
    <w:rsid w:val="003122A8"/>
    <w:rsid w:val="00314B6B"/>
    <w:rsid w:val="00315A7E"/>
    <w:rsid w:val="0031724B"/>
    <w:rsid w:val="00320915"/>
    <w:rsid w:val="00320BAA"/>
    <w:rsid w:val="0032295C"/>
    <w:rsid w:val="003237F0"/>
    <w:rsid w:val="00323A36"/>
    <w:rsid w:val="0032693A"/>
    <w:rsid w:val="00326BD7"/>
    <w:rsid w:val="00326FB6"/>
    <w:rsid w:val="0032771A"/>
    <w:rsid w:val="003323A8"/>
    <w:rsid w:val="00332B05"/>
    <w:rsid w:val="00335650"/>
    <w:rsid w:val="0033763E"/>
    <w:rsid w:val="00341461"/>
    <w:rsid w:val="00343D96"/>
    <w:rsid w:val="00345005"/>
    <w:rsid w:val="00346CD6"/>
    <w:rsid w:val="0034799B"/>
    <w:rsid w:val="0035154E"/>
    <w:rsid w:val="003515DA"/>
    <w:rsid w:val="00353A48"/>
    <w:rsid w:val="00355DD1"/>
    <w:rsid w:val="00360001"/>
    <w:rsid w:val="0036075E"/>
    <w:rsid w:val="003645F8"/>
    <w:rsid w:val="00365D0A"/>
    <w:rsid w:val="003676BC"/>
    <w:rsid w:val="00370BF4"/>
    <w:rsid w:val="00374497"/>
    <w:rsid w:val="00374B3A"/>
    <w:rsid w:val="00375253"/>
    <w:rsid w:val="0037718D"/>
    <w:rsid w:val="0038046C"/>
    <w:rsid w:val="0038232F"/>
    <w:rsid w:val="00386158"/>
    <w:rsid w:val="00387396"/>
    <w:rsid w:val="00390549"/>
    <w:rsid w:val="00393E78"/>
    <w:rsid w:val="003977E7"/>
    <w:rsid w:val="00397ECE"/>
    <w:rsid w:val="003A2299"/>
    <w:rsid w:val="003A4600"/>
    <w:rsid w:val="003A52D4"/>
    <w:rsid w:val="003A7F51"/>
    <w:rsid w:val="003B12A0"/>
    <w:rsid w:val="003B15DC"/>
    <w:rsid w:val="003B2CE8"/>
    <w:rsid w:val="003B3AC4"/>
    <w:rsid w:val="003B5E59"/>
    <w:rsid w:val="003B78AF"/>
    <w:rsid w:val="003C0B53"/>
    <w:rsid w:val="003C1547"/>
    <w:rsid w:val="003C1702"/>
    <w:rsid w:val="003C1886"/>
    <w:rsid w:val="003C2004"/>
    <w:rsid w:val="003C2175"/>
    <w:rsid w:val="003D2509"/>
    <w:rsid w:val="003D7971"/>
    <w:rsid w:val="003E094A"/>
    <w:rsid w:val="003E1AF0"/>
    <w:rsid w:val="003E24A5"/>
    <w:rsid w:val="003E2E8E"/>
    <w:rsid w:val="003E67C5"/>
    <w:rsid w:val="003E6B93"/>
    <w:rsid w:val="003E73D4"/>
    <w:rsid w:val="003F21A2"/>
    <w:rsid w:val="003F28B5"/>
    <w:rsid w:val="003F28BB"/>
    <w:rsid w:val="003F2C91"/>
    <w:rsid w:val="003F3D8A"/>
    <w:rsid w:val="00400C77"/>
    <w:rsid w:val="00406D5B"/>
    <w:rsid w:val="00407893"/>
    <w:rsid w:val="00411CBF"/>
    <w:rsid w:val="00411F2D"/>
    <w:rsid w:val="0041430B"/>
    <w:rsid w:val="004157EC"/>
    <w:rsid w:val="0042280D"/>
    <w:rsid w:val="004273CD"/>
    <w:rsid w:val="00427805"/>
    <w:rsid w:val="004304E1"/>
    <w:rsid w:val="00432708"/>
    <w:rsid w:val="00432F60"/>
    <w:rsid w:val="00436088"/>
    <w:rsid w:val="00436B1F"/>
    <w:rsid w:val="004378C2"/>
    <w:rsid w:val="00440433"/>
    <w:rsid w:val="00441094"/>
    <w:rsid w:val="00444363"/>
    <w:rsid w:val="004461D1"/>
    <w:rsid w:val="0044721E"/>
    <w:rsid w:val="00447EC1"/>
    <w:rsid w:val="004543CB"/>
    <w:rsid w:val="004551A7"/>
    <w:rsid w:val="004569B0"/>
    <w:rsid w:val="004570F0"/>
    <w:rsid w:val="0045780A"/>
    <w:rsid w:val="00457D93"/>
    <w:rsid w:val="0046069A"/>
    <w:rsid w:val="004637B0"/>
    <w:rsid w:val="0046470E"/>
    <w:rsid w:val="00473151"/>
    <w:rsid w:val="0047565A"/>
    <w:rsid w:val="00475D67"/>
    <w:rsid w:val="004762E5"/>
    <w:rsid w:val="004805FB"/>
    <w:rsid w:val="00480A51"/>
    <w:rsid w:val="00483ABA"/>
    <w:rsid w:val="00491D98"/>
    <w:rsid w:val="004A05E9"/>
    <w:rsid w:val="004A17D9"/>
    <w:rsid w:val="004A2E92"/>
    <w:rsid w:val="004A30B2"/>
    <w:rsid w:val="004A6295"/>
    <w:rsid w:val="004C0195"/>
    <w:rsid w:val="004C170F"/>
    <w:rsid w:val="004C339A"/>
    <w:rsid w:val="004C448E"/>
    <w:rsid w:val="004C45A8"/>
    <w:rsid w:val="004C4C06"/>
    <w:rsid w:val="004C72D4"/>
    <w:rsid w:val="004D00F2"/>
    <w:rsid w:val="004D1B6D"/>
    <w:rsid w:val="004D1EE1"/>
    <w:rsid w:val="004D235A"/>
    <w:rsid w:val="004D270B"/>
    <w:rsid w:val="004D4B39"/>
    <w:rsid w:val="004D730C"/>
    <w:rsid w:val="004D7F5D"/>
    <w:rsid w:val="004E0713"/>
    <w:rsid w:val="004E1F63"/>
    <w:rsid w:val="004E3DA6"/>
    <w:rsid w:val="004E4E53"/>
    <w:rsid w:val="004E4E57"/>
    <w:rsid w:val="004F1FBE"/>
    <w:rsid w:val="004F2F90"/>
    <w:rsid w:val="004F3342"/>
    <w:rsid w:val="004F571C"/>
    <w:rsid w:val="004F687F"/>
    <w:rsid w:val="00501FD3"/>
    <w:rsid w:val="00504053"/>
    <w:rsid w:val="005071D0"/>
    <w:rsid w:val="00507454"/>
    <w:rsid w:val="005079CD"/>
    <w:rsid w:val="0051382A"/>
    <w:rsid w:val="00516AB4"/>
    <w:rsid w:val="00520A6F"/>
    <w:rsid w:val="00521192"/>
    <w:rsid w:val="005229EB"/>
    <w:rsid w:val="00523E4A"/>
    <w:rsid w:val="00533464"/>
    <w:rsid w:val="005352A3"/>
    <w:rsid w:val="00536056"/>
    <w:rsid w:val="00537A0F"/>
    <w:rsid w:val="00540721"/>
    <w:rsid w:val="00540826"/>
    <w:rsid w:val="00541A7D"/>
    <w:rsid w:val="00543B91"/>
    <w:rsid w:val="005475FC"/>
    <w:rsid w:val="00554790"/>
    <w:rsid w:val="00554904"/>
    <w:rsid w:val="00556718"/>
    <w:rsid w:val="00560D23"/>
    <w:rsid w:val="00562819"/>
    <w:rsid w:val="005637FD"/>
    <w:rsid w:val="00570DA3"/>
    <w:rsid w:val="00572131"/>
    <w:rsid w:val="005724EA"/>
    <w:rsid w:val="005741B6"/>
    <w:rsid w:val="00583264"/>
    <w:rsid w:val="00583B45"/>
    <w:rsid w:val="00583BF1"/>
    <w:rsid w:val="005861CC"/>
    <w:rsid w:val="0059164B"/>
    <w:rsid w:val="00591FDF"/>
    <w:rsid w:val="00597B28"/>
    <w:rsid w:val="005A34B2"/>
    <w:rsid w:val="005B7842"/>
    <w:rsid w:val="005C2D16"/>
    <w:rsid w:val="005C376B"/>
    <w:rsid w:val="005C524D"/>
    <w:rsid w:val="005C647D"/>
    <w:rsid w:val="005C6648"/>
    <w:rsid w:val="005C6F48"/>
    <w:rsid w:val="005D212C"/>
    <w:rsid w:val="005D49F5"/>
    <w:rsid w:val="005D4B37"/>
    <w:rsid w:val="005D69C7"/>
    <w:rsid w:val="005E21C1"/>
    <w:rsid w:val="005E2342"/>
    <w:rsid w:val="005E3C87"/>
    <w:rsid w:val="005E4A97"/>
    <w:rsid w:val="005E75EC"/>
    <w:rsid w:val="005F1BA4"/>
    <w:rsid w:val="005F29AF"/>
    <w:rsid w:val="005F3D44"/>
    <w:rsid w:val="00600848"/>
    <w:rsid w:val="006009FA"/>
    <w:rsid w:val="00601628"/>
    <w:rsid w:val="00601AFC"/>
    <w:rsid w:val="0060725D"/>
    <w:rsid w:val="006108EC"/>
    <w:rsid w:val="0061105B"/>
    <w:rsid w:val="00611991"/>
    <w:rsid w:val="00611A55"/>
    <w:rsid w:val="006123F8"/>
    <w:rsid w:val="006125F7"/>
    <w:rsid w:val="00613899"/>
    <w:rsid w:val="00613FCD"/>
    <w:rsid w:val="00620ACA"/>
    <w:rsid w:val="006255C5"/>
    <w:rsid w:val="00627409"/>
    <w:rsid w:val="00627C5B"/>
    <w:rsid w:val="006313B9"/>
    <w:rsid w:val="00631B8D"/>
    <w:rsid w:val="00632415"/>
    <w:rsid w:val="0063288D"/>
    <w:rsid w:val="00633AEC"/>
    <w:rsid w:val="006351C2"/>
    <w:rsid w:val="00640D8A"/>
    <w:rsid w:val="006424D0"/>
    <w:rsid w:val="0064753B"/>
    <w:rsid w:val="00650DE3"/>
    <w:rsid w:val="00651225"/>
    <w:rsid w:val="00652398"/>
    <w:rsid w:val="00653C51"/>
    <w:rsid w:val="00655EF8"/>
    <w:rsid w:val="0065638A"/>
    <w:rsid w:val="00657FEB"/>
    <w:rsid w:val="00662775"/>
    <w:rsid w:val="006648C1"/>
    <w:rsid w:val="00664E31"/>
    <w:rsid w:val="006658D0"/>
    <w:rsid w:val="00670FFE"/>
    <w:rsid w:val="00671934"/>
    <w:rsid w:val="00672654"/>
    <w:rsid w:val="0067320E"/>
    <w:rsid w:val="00674E4A"/>
    <w:rsid w:val="00676630"/>
    <w:rsid w:val="00677886"/>
    <w:rsid w:val="00680260"/>
    <w:rsid w:val="00680A99"/>
    <w:rsid w:val="00683A9D"/>
    <w:rsid w:val="00686B7A"/>
    <w:rsid w:val="00687C6A"/>
    <w:rsid w:val="0069074E"/>
    <w:rsid w:val="00690970"/>
    <w:rsid w:val="00692808"/>
    <w:rsid w:val="006A148E"/>
    <w:rsid w:val="006A3979"/>
    <w:rsid w:val="006A6422"/>
    <w:rsid w:val="006B2360"/>
    <w:rsid w:val="006B5DA7"/>
    <w:rsid w:val="006C30B9"/>
    <w:rsid w:val="006C44D6"/>
    <w:rsid w:val="006D3F1E"/>
    <w:rsid w:val="006E0DF7"/>
    <w:rsid w:val="006E3D9A"/>
    <w:rsid w:val="006E4529"/>
    <w:rsid w:val="006F1E6E"/>
    <w:rsid w:val="006F290C"/>
    <w:rsid w:val="006F3560"/>
    <w:rsid w:val="006F39D9"/>
    <w:rsid w:val="006F3BF1"/>
    <w:rsid w:val="006F695A"/>
    <w:rsid w:val="006F70B3"/>
    <w:rsid w:val="00700114"/>
    <w:rsid w:val="007058AF"/>
    <w:rsid w:val="00705EB2"/>
    <w:rsid w:val="00706518"/>
    <w:rsid w:val="00710BA8"/>
    <w:rsid w:val="0071262A"/>
    <w:rsid w:val="00715FB3"/>
    <w:rsid w:val="007231C2"/>
    <w:rsid w:val="007234B9"/>
    <w:rsid w:val="00723C11"/>
    <w:rsid w:val="00731903"/>
    <w:rsid w:val="00732131"/>
    <w:rsid w:val="00732C97"/>
    <w:rsid w:val="00732F08"/>
    <w:rsid w:val="00733695"/>
    <w:rsid w:val="0073580B"/>
    <w:rsid w:val="00735F8D"/>
    <w:rsid w:val="007455C9"/>
    <w:rsid w:val="007536EC"/>
    <w:rsid w:val="007537D4"/>
    <w:rsid w:val="00753C4E"/>
    <w:rsid w:val="0075449B"/>
    <w:rsid w:val="007550EE"/>
    <w:rsid w:val="00755422"/>
    <w:rsid w:val="007574AE"/>
    <w:rsid w:val="0076035D"/>
    <w:rsid w:val="00760D9C"/>
    <w:rsid w:val="0076159E"/>
    <w:rsid w:val="0076184D"/>
    <w:rsid w:val="00762282"/>
    <w:rsid w:val="00767601"/>
    <w:rsid w:val="0077221F"/>
    <w:rsid w:val="00776570"/>
    <w:rsid w:val="00777232"/>
    <w:rsid w:val="0077764E"/>
    <w:rsid w:val="0078146F"/>
    <w:rsid w:val="00783339"/>
    <w:rsid w:val="0078346E"/>
    <w:rsid w:val="00791F07"/>
    <w:rsid w:val="007932A3"/>
    <w:rsid w:val="00793CCF"/>
    <w:rsid w:val="007A16BB"/>
    <w:rsid w:val="007A351B"/>
    <w:rsid w:val="007A4708"/>
    <w:rsid w:val="007A4D2A"/>
    <w:rsid w:val="007B0275"/>
    <w:rsid w:val="007B3760"/>
    <w:rsid w:val="007B4907"/>
    <w:rsid w:val="007B74B8"/>
    <w:rsid w:val="007C1220"/>
    <w:rsid w:val="007C1EE0"/>
    <w:rsid w:val="007C2D32"/>
    <w:rsid w:val="007C2F92"/>
    <w:rsid w:val="007C53FA"/>
    <w:rsid w:val="007C6588"/>
    <w:rsid w:val="007C7141"/>
    <w:rsid w:val="007D0E9B"/>
    <w:rsid w:val="007D1172"/>
    <w:rsid w:val="007D54CC"/>
    <w:rsid w:val="007D5D1E"/>
    <w:rsid w:val="007D6B86"/>
    <w:rsid w:val="007D6C84"/>
    <w:rsid w:val="007D6E3F"/>
    <w:rsid w:val="007D7583"/>
    <w:rsid w:val="007E06B7"/>
    <w:rsid w:val="007E10B3"/>
    <w:rsid w:val="007E2C2B"/>
    <w:rsid w:val="007E31DC"/>
    <w:rsid w:val="007E366A"/>
    <w:rsid w:val="007E5CC5"/>
    <w:rsid w:val="007E795A"/>
    <w:rsid w:val="007F305C"/>
    <w:rsid w:val="007F3509"/>
    <w:rsid w:val="00801223"/>
    <w:rsid w:val="008022A8"/>
    <w:rsid w:val="00803034"/>
    <w:rsid w:val="00803FC7"/>
    <w:rsid w:val="00814560"/>
    <w:rsid w:val="00825051"/>
    <w:rsid w:val="00831C43"/>
    <w:rsid w:val="00832909"/>
    <w:rsid w:val="00844420"/>
    <w:rsid w:val="0084739A"/>
    <w:rsid w:val="0084793F"/>
    <w:rsid w:val="00851608"/>
    <w:rsid w:val="00855606"/>
    <w:rsid w:val="00857655"/>
    <w:rsid w:val="00857EAE"/>
    <w:rsid w:val="00860396"/>
    <w:rsid w:val="00863CEC"/>
    <w:rsid w:val="00864A75"/>
    <w:rsid w:val="0086689F"/>
    <w:rsid w:val="00867135"/>
    <w:rsid w:val="00874235"/>
    <w:rsid w:val="00877C13"/>
    <w:rsid w:val="008800F0"/>
    <w:rsid w:val="0088386F"/>
    <w:rsid w:val="00884C9A"/>
    <w:rsid w:val="00885F40"/>
    <w:rsid w:val="0089150B"/>
    <w:rsid w:val="00892923"/>
    <w:rsid w:val="00893FEF"/>
    <w:rsid w:val="00895D44"/>
    <w:rsid w:val="008A19D5"/>
    <w:rsid w:val="008A36FD"/>
    <w:rsid w:val="008A5A90"/>
    <w:rsid w:val="008A7AFB"/>
    <w:rsid w:val="008B0341"/>
    <w:rsid w:val="008B0B80"/>
    <w:rsid w:val="008B1837"/>
    <w:rsid w:val="008B44AD"/>
    <w:rsid w:val="008B5F4B"/>
    <w:rsid w:val="008B633C"/>
    <w:rsid w:val="008C0CF7"/>
    <w:rsid w:val="008C3198"/>
    <w:rsid w:val="008C39BD"/>
    <w:rsid w:val="008C3B42"/>
    <w:rsid w:val="008C5920"/>
    <w:rsid w:val="008C5FCD"/>
    <w:rsid w:val="008D031D"/>
    <w:rsid w:val="008D11F1"/>
    <w:rsid w:val="008D2FF5"/>
    <w:rsid w:val="008D3C50"/>
    <w:rsid w:val="008D4F6A"/>
    <w:rsid w:val="008D69FE"/>
    <w:rsid w:val="008E048B"/>
    <w:rsid w:val="008E0DD5"/>
    <w:rsid w:val="008E1E2E"/>
    <w:rsid w:val="008E1F27"/>
    <w:rsid w:val="008E1FA0"/>
    <w:rsid w:val="008E22C7"/>
    <w:rsid w:val="008E3C85"/>
    <w:rsid w:val="008E52C0"/>
    <w:rsid w:val="008E76D4"/>
    <w:rsid w:val="008E7D2C"/>
    <w:rsid w:val="00902AC9"/>
    <w:rsid w:val="009037D7"/>
    <w:rsid w:val="00906622"/>
    <w:rsid w:val="009104DA"/>
    <w:rsid w:val="00910AB1"/>
    <w:rsid w:val="00913441"/>
    <w:rsid w:val="00913955"/>
    <w:rsid w:val="00915158"/>
    <w:rsid w:val="0092282D"/>
    <w:rsid w:val="009266A4"/>
    <w:rsid w:val="00927180"/>
    <w:rsid w:val="00936D0C"/>
    <w:rsid w:val="00937157"/>
    <w:rsid w:val="009400C8"/>
    <w:rsid w:val="009435C1"/>
    <w:rsid w:val="0094372E"/>
    <w:rsid w:val="00943815"/>
    <w:rsid w:val="00943C5B"/>
    <w:rsid w:val="00944B2A"/>
    <w:rsid w:val="0094671B"/>
    <w:rsid w:val="0094794B"/>
    <w:rsid w:val="00950011"/>
    <w:rsid w:val="00951E0E"/>
    <w:rsid w:val="009525D0"/>
    <w:rsid w:val="00954E6E"/>
    <w:rsid w:val="00956958"/>
    <w:rsid w:val="00957222"/>
    <w:rsid w:val="00961587"/>
    <w:rsid w:val="009629C0"/>
    <w:rsid w:val="009633EB"/>
    <w:rsid w:val="0097795B"/>
    <w:rsid w:val="00977DD5"/>
    <w:rsid w:val="00985C05"/>
    <w:rsid w:val="00987639"/>
    <w:rsid w:val="00991721"/>
    <w:rsid w:val="0099313C"/>
    <w:rsid w:val="0099482D"/>
    <w:rsid w:val="009969DE"/>
    <w:rsid w:val="009A2761"/>
    <w:rsid w:val="009A402F"/>
    <w:rsid w:val="009B3E37"/>
    <w:rsid w:val="009B668F"/>
    <w:rsid w:val="009C084E"/>
    <w:rsid w:val="009D1735"/>
    <w:rsid w:val="009D4371"/>
    <w:rsid w:val="009D51BB"/>
    <w:rsid w:val="009E0687"/>
    <w:rsid w:val="009E35CF"/>
    <w:rsid w:val="009E6A27"/>
    <w:rsid w:val="009E6D98"/>
    <w:rsid w:val="009F2B9B"/>
    <w:rsid w:val="009F5E48"/>
    <w:rsid w:val="009F61AA"/>
    <w:rsid w:val="009F6232"/>
    <w:rsid w:val="00A132DF"/>
    <w:rsid w:val="00A14305"/>
    <w:rsid w:val="00A1772E"/>
    <w:rsid w:val="00A211D8"/>
    <w:rsid w:val="00A2138A"/>
    <w:rsid w:val="00A21610"/>
    <w:rsid w:val="00A21D23"/>
    <w:rsid w:val="00A22E24"/>
    <w:rsid w:val="00A25D81"/>
    <w:rsid w:val="00A26B1B"/>
    <w:rsid w:val="00A26B62"/>
    <w:rsid w:val="00A27FCE"/>
    <w:rsid w:val="00A301FF"/>
    <w:rsid w:val="00A312CD"/>
    <w:rsid w:val="00A3175A"/>
    <w:rsid w:val="00A4057B"/>
    <w:rsid w:val="00A43714"/>
    <w:rsid w:val="00A442B8"/>
    <w:rsid w:val="00A46CA9"/>
    <w:rsid w:val="00A5000A"/>
    <w:rsid w:val="00A527C3"/>
    <w:rsid w:val="00A52ECD"/>
    <w:rsid w:val="00A53261"/>
    <w:rsid w:val="00A54CE7"/>
    <w:rsid w:val="00A555C3"/>
    <w:rsid w:val="00A57C6D"/>
    <w:rsid w:val="00A63055"/>
    <w:rsid w:val="00A64830"/>
    <w:rsid w:val="00A706C4"/>
    <w:rsid w:val="00A7648A"/>
    <w:rsid w:val="00A77F9A"/>
    <w:rsid w:val="00A802FD"/>
    <w:rsid w:val="00A82428"/>
    <w:rsid w:val="00A84E4C"/>
    <w:rsid w:val="00A8514E"/>
    <w:rsid w:val="00A864F0"/>
    <w:rsid w:val="00A8671F"/>
    <w:rsid w:val="00A868F8"/>
    <w:rsid w:val="00A939A9"/>
    <w:rsid w:val="00A954F7"/>
    <w:rsid w:val="00A95F15"/>
    <w:rsid w:val="00A965CB"/>
    <w:rsid w:val="00AA016A"/>
    <w:rsid w:val="00AA040E"/>
    <w:rsid w:val="00AA07FD"/>
    <w:rsid w:val="00AA2150"/>
    <w:rsid w:val="00AA2C1C"/>
    <w:rsid w:val="00AA4153"/>
    <w:rsid w:val="00AA53D9"/>
    <w:rsid w:val="00AB0701"/>
    <w:rsid w:val="00AB1809"/>
    <w:rsid w:val="00AB479F"/>
    <w:rsid w:val="00AB52CF"/>
    <w:rsid w:val="00AB59C4"/>
    <w:rsid w:val="00AC1774"/>
    <w:rsid w:val="00AC19B1"/>
    <w:rsid w:val="00AC28E4"/>
    <w:rsid w:val="00AC3E06"/>
    <w:rsid w:val="00AC45FE"/>
    <w:rsid w:val="00AC4DDE"/>
    <w:rsid w:val="00AC7348"/>
    <w:rsid w:val="00AC7439"/>
    <w:rsid w:val="00AC77AA"/>
    <w:rsid w:val="00AD137F"/>
    <w:rsid w:val="00AE37A6"/>
    <w:rsid w:val="00AE56A5"/>
    <w:rsid w:val="00AE6508"/>
    <w:rsid w:val="00AE7C68"/>
    <w:rsid w:val="00AF108F"/>
    <w:rsid w:val="00AF168E"/>
    <w:rsid w:val="00AF4F78"/>
    <w:rsid w:val="00AF5BEC"/>
    <w:rsid w:val="00B00303"/>
    <w:rsid w:val="00B0048B"/>
    <w:rsid w:val="00B009C2"/>
    <w:rsid w:val="00B01502"/>
    <w:rsid w:val="00B0520D"/>
    <w:rsid w:val="00B05A9A"/>
    <w:rsid w:val="00B0620C"/>
    <w:rsid w:val="00B13D0E"/>
    <w:rsid w:val="00B172C4"/>
    <w:rsid w:val="00B177A1"/>
    <w:rsid w:val="00B17DA6"/>
    <w:rsid w:val="00B228E8"/>
    <w:rsid w:val="00B24EFC"/>
    <w:rsid w:val="00B33553"/>
    <w:rsid w:val="00B33F81"/>
    <w:rsid w:val="00B352A2"/>
    <w:rsid w:val="00B36FD5"/>
    <w:rsid w:val="00B402E2"/>
    <w:rsid w:val="00B411C7"/>
    <w:rsid w:val="00B445EF"/>
    <w:rsid w:val="00B45811"/>
    <w:rsid w:val="00B46B1B"/>
    <w:rsid w:val="00B52192"/>
    <w:rsid w:val="00B547FA"/>
    <w:rsid w:val="00B550CD"/>
    <w:rsid w:val="00B5561D"/>
    <w:rsid w:val="00B57723"/>
    <w:rsid w:val="00B64DBB"/>
    <w:rsid w:val="00B65C70"/>
    <w:rsid w:val="00B66516"/>
    <w:rsid w:val="00B7238C"/>
    <w:rsid w:val="00B7333A"/>
    <w:rsid w:val="00B83B74"/>
    <w:rsid w:val="00B8451E"/>
    <w:rsid w:val="00B852F7"/>
    <w:rsid w:val="00B86770"/>
    <w:rsid w:val="00B873E6"/>
    <w:rsid w:val="00B93C74"/>
    <w:rsid w:val="00B94660"/>
    <w:rsid w:val="00B950D4"/>
    <w:rsid w:val="00B97489"/>
    <w:rsid w:val="00BA2BC7"/>
    <w:rsid w:val="00BA4604"/>
    <w:rsid w:val="00BA5487"/>
    <w:rsid w:val="00BA55C7"/>
    <w:rsid w:val="00BB2542"/>
    <w:rsid w:val="00BC0200"/>
    <w:rsid w:val="00BC0BC5"/>
    <w:rsid w:val="00BC20F3"/>
    <w:rsid w:val="00BC7E4B"/>
    <w:rsid w:val="00BD0CA1"/>
    <w:rsid w:val="00BD296E"/>
    <w:rsid w:val="00BD5BE0"/>
    <w:rsid w:val="00BD6755"/>
    <w:rsid w:val="00BD6AE9"/>
    <w:rsid w:val="00BE02D4"/>
    <w:rsid w:val="00BE0B0A"/>
    <w:rsid w:val="00BE37D0"/>
    <w:rsid w:val="00BE6577"/>
    <w:rsid w:val="00BE6A91"/>
    <w:rsid w:val="00BF167A"/>
    <w:rsid w:val="00BF19FD"/>
    <w:rsid w:val="00BF1E68"/>
    <w:rsid w:val="00BF413B"/>
    <w:rsid w:val="00BF5639"/>
    <w:rsid w:val="00C03065"/>
    <w:rsid w:val="00C033D2"/>
    <w:rsid w:val="00C047AF"/>
    <w:rsid w:val="00C06613"/>
    <w:rsid w:val="00C071AB"/>
    <w:rsid w:val="00C20645"/>
    <w:rsid w:val="00C20BBC"/>
    <w:rsid w:val="00C222AD"/>
    <w:rsid w:val="00C244F2"/>
    <w:rsid w:val="00C25195"/>
    <w:rsid w:val="00C26E44"/>
    <w:rsid w:val="00C30314"/>
    <w:rsid w:val="00C31CD7"/>
    <w:rsid w:val="00C32686"/>
    <w:rsid w:val="00C3364F"/>
    <w:rsid w:val="00C33B24"/>
    <w:rsid w:val="00C36BC1"/>
    <w:rsid w:val="00C37B64"/>
    <w:rsid w:val="00C40E74"/>
    <w:rsid w:val="00C45E0F"/>
    <w:rsid w:val="00C5076C"/>
    <w:rsid w:val="00C50FF2"/>
    <w:rsid w:val="00C52404"/>
    <w:rsid w:val="00C52A40"/>
    <w:rsid w:val="00C57BEF"/>
    <w:rsid w:val="00C64BD0"/>
    <w:rsid w:val="00C6623F"/>
    <w:rsid w:val="00C66A32"/>
    <w:rsid w:val="00C71514"/>
    <w:rsid w:val="00C73B2E"/>
    <w:rsid w:val="00C84D8C"/>
    <w:rsid w:val="00C84F49"/>
    <w:rsid w:val="00C9215A"/>
    <w:rsid w:val="00C93CC0"/>
    <w:rsid w:val="00C94D1C"/>
    <w:rsid w:val="00C961BE"/>
    <w:rsid w:val="00C975D5"/>
    <w:rsid w:val="00CA1A0C"/>
    <w:rsid w:val="00CA316A"/>
    <w:rsid w:val="00CA4145"/>
    <w:rsid w:val="00CA61C6"/>
    <w:rsid w:val="00CA7FF8"/>
    <w:rsid w:val="00CB038D"/>
    <w:rsid w:val="00CB064E"/>
    <w:rsid w:val="00CB2747"/>
    <w:rsid w:val="00CB378E"/>
    <w:rsid w:val="00CB3C1F"/>
    <w:rsid w:val="00CB5A65"/>
    <w:rsid w:val="00CB5CD0"/>
    <w:rsid w:val="00CB6F87"/>
    <w:rsid w:val="00CB701C"/>
    <w:rsid w:val="00CC1C06"/>
    <w:rsid w:val="00CC2F2E"/>
    <w:rsid w:val="00CC52BC"/>
    <w:rsid w:val="00CC56A2"/>
    <w:rsid w:val="00CD01CE"/>
    <w:rsid w:val="00CD142F"/>
    <w:rsid w:val="00CD2970"/>
    <w:rsid w:val="00CD5C0B"/>
    <w:rsid w:val="00CD75F3"/>
    <w:rsid w:val="00CD7E64"/>
    <w:rsid w:val="00CE1F4C"/>
    <w:rsid w:val="00CE25CD"/>
    <w:rsid w:val="00CE3132"/>
    <w:rsid w:val="00CE33A7"/>
    <w:rsid w:val="00CE5AA9"/>
    <w:rsid w:val="00CF0758"/>
    <w:rsid w:val="00CF086E"/>
    <w:rsid w:val="00CF35E4"/>
    <w:rsid w:val="00CF5421"/>
    <w:rsid w:val="00CF6C88"/>
    <w:rsid w:val="00D007DA"/>
    <w:rsid w:val="00D03128"/>
    <w:rsid w:val="00D11333"/>
    <w:rsid w:val="00D11B88"/>
    <w:rsid w:val="00D170E7"/>
    <w:rsid w:val="00D1715B"/>
    <w:rsid w:val="00D17370"/>
    <w:rsid w:val="00D21BD7"/>
    <w:rsid w:val="00D301F5"/>
    <w:rsid w:val="00D30546"/>
    <w:rsid w:val="00D3080F"/>
    <w:rsid w:val="00D430F6"/>
    <w:rsid w:val="00D44348"/>
    <w:rsid w:val="00D444ED"/>
    <w:rsid w:val="00D5096C"/>
    <w:rsid w:val="00D55010"/>
    <w:rsid w:val="00D563D0"/>
    <w:rsid w:val="00D57E63"/>
    <w:rsid w:val="00D62865"/>
    <w:rsid w:val="00D66DAE"/>
    <w:rsid w:val="00D7002F"/>
    <w:rsid w:val="00D70B61"/>
    <w:rsid w:val="00D724AB"/>
    <w:rsid w:val="00D771EE"/>
    <w:rsid w:val="00D772BC"/>
    <w:rsid w:val="00D82454"/>
    <w:rsid w:val="00D82895"/>
    <w:rsid w:val="00D82912"/>
    <w:rsid w:val="00D84958"/>
    <w:rsid w:val="00D87BAC"/>
    <w:rsid w:val="00D87C99"/>
    <w:rsid w:val="00D94CBF"/>
    <w:rsid w:val="00D97CEA"/>
    <w:rsid w:val="00DA015F"/>
    <w:rsid w:val="00DA1AC3"/>
    <w:rsid w:val="00DA3664"/>
    <w:rsid w:val="00DA40F9"/>
    <w:rsid w:val="00DA6783"/>
    <w:rsid w:val="00DA7A32"/>
    <w:rsid w:val="00DB531D"/>
    <w:rsid w:val="00DB6AB2"/>
    <w:rsid w:val="00DC12EC"/>
    <w:rsid w:val="00DC2287"/>
    <w:rsid w:val="00DC542D"/>
    <w:rsid w:val="00DC5DC0"/>
    <w:rsid w:val="00DC66E7"/>
    <w:rsid w:val="00DC7F03"/>
    <w:rsid w:val="00DD0894"/>
    <w:rsid w:val="00DD1451"/>
    <w:rsid w:val="00DD2D07"/>
    <w:rsid w:val="00DD3852"/>
    <w:rsid w:val="00DD5060"/>
    <w:rsid w:val="00DD56A1"/>
    <w:rsid w:val="00DD5886"/>
    <w:rsid w:val="00DD7E34"/>
    <w:rsid w:val="00DE1827"/>
    <w:rsid w:val="00DE23B4"/>
    <w:rsid w:val="00DE351F"/>
    <w:rsid w:val="00DE4EE5"/>
    <w:rsid w:val="00DE5D04"/>
    <w:rsid w:val="00DE7A25"/>
    <w:rsid w:val="00DF040B"/>
    <w:rsid w:val="00DF0843"/>
    <w:rsid w:val="00DF1867"/>
    <w:rsid w:val="00DF4931"/>
    <w:rsid w:val="00E00CB6"/>
    <w:rsid w:val="00E03438"/>
    <w:rsid w:val="00E04CDE"/>
    <w:rsid w:val="00E0595F"/>
    <w:rsid w:val="00E061A0"/>
    <w:rsid w:val="00E0643C"/>
    <w:rsid w:val="00E06773"/>
    <w:rsid w:val="00E129EE"/>
    <w:rsid w:val="00E12D2A"/>
    <w:rsid w:val="00E14A4E"/>
    <w:rsid w:val="00E1625B"/>
    <w:rsid w:val="00E21192"/>
    <w:rsid w:val="00E217CD"/>
    <w:rsid w:val="00E26FCC"/>
    <w:rsid w:val="00E3080C"/>
    <w:rsid w:val="00E3212F"/>
    <w:rsid w:val="00E4201E"/>
    <w:rsid w:val="00E42BA4"/>
    <w:rsid w:val="00E43819"/>
    <w:rsid w:val="00E468B7"/>
    <w:rsid w:val="00E505B0"/>
    <w:rsid w:val="00E5086C"/>
    <w:rsid w:val="00E51030"/>
    <w:rsid w:val="00E5115E"/>
    <w:rsid w:val="00E51167"/>
    <w:rsid w:val="00E511EB"/>
    <w:rsid w:val="00E53BBE"/>
    <w:rsid w:val="00E557C0"/>
    <w:rsid w:val="00E55C36"/>
    <w:rsid w:val="00E56ADF"/>
    <w:rsid w:val="00E7332A"/>
    <w:rsid w:val="00E76D81"/>
    <w:rsid w:val="00E81498"/>
    <w:rsid w:val="00E832DE"/>
    <w:rsid w:val="00E83FD0"/>
    <w:rsid w:val="00E841B0"/>
    <w:rsid w:val="00E84E03"/>
    <w:rsid w:val="00E856F0"/>
    <w:rsid w:val="00E860E7"/>
    <w:rsid w:val="00E92ABE"/>
    <w:rsid w:val="00E93837"/>
    <w:rsid w:val="00E9763F"/>
    <w:rsid w:val="00EA274D"/>
    <w:rsid w:val="00EA5C7C"/>
    <w:rsid w:val="00EB0A76"/>
    <w:rsid w:val="00EB3106"/>
    <w:rsid w:val="00EB4AF2"/>
    <w:rsid w:val="00EC7983"/>
    <w:rsid w:val="00EC7FDA"/>
    <w:rsid w:val="00ED2129"/>
    <w:rsid w:val="00ED2836"/>
    <w:rsid w:val="00ED5814"/>
    <w:rsid w:val="00ED62FC"/>
    <w:rsid w:val="00ED6DC3"/>
    <w:rsid w:val="00ED7E6A"/>
    <w:rsid w:val="00EE0507"/>
    <w:rsid w:val="00EE24DF"/>
    <w:rsid w:val="00EE3CDF"/>
    <w:rsid w:val="00EE4653"/>
    <w:rsid w:val="00EE4E78"/>
    <w:rsid w:val="00EE73D6"/>
    <w:rsid w:val="00EF068B"/>
    <w:rsid w:val="00EF16EB"/>
    <w:rsid w:val="00EF230B"/>
    <w:rsid w:val="00EF7950"/>
    <w:rsid w:val="00F020AF"/>
    <w:rsid w:val="00F042EB"/>
    <w:rsid w:val="00F04B58"/>
    <w:rsid w:val="00F0558E"/>
    <w:rsid w:val="00F07C00"/>
    <w:rsid w:val="00F10789"/>
    <w:rsid w:val="00F11927"/>
    <w:rsid w:val="00F156AE"/>
    <w:rsid w:val="00F2305E"/>
    <w:rsid w:val="00F31ECA"/>
    <w:rsid w:val="00F32440"/>
    <w:rsid w:val="00F36FB0"/>
    <w:rsid w:val="00F428DF"/>
    <w:rsid w:val="00F43DD6"/>
    <w:rsid w:val="00F46EB2"/>
    <w:rsid w:val="00F56AC1"/>
    <w:rsid w:val="00F56EBC"/>
    <w:rsid w:val="00F57700"/>
    <w:rsid w:val="00F61690"/>
    <w:rsid w:val="00F64700"/>
    <w:rsid w:val="00F64DB5"/>
    <w:rsid w:val="00F65E0A"/>
    <w:rsid w:val="00F736D6"/>
    <w:rsid w:val="00F739E0"/>
    <w:rsid w:val="00F74209"/>
    <w:rsid w:val="00F77A9E"/>
    <w:rsid w:val="00F82446"/>
    <w:rsid w:val="00F82AB8"/>
    <w:rsid w:val="00F907CF"/>
    <w:rsid w:val="00F910C2"/>
    <w:rsid w:val="00F91823"/>
    <w:rsid w:val="00F919B4"/>
    <w:rsid w:val="00F97CA2"/>
    <w:rsid w:val="00FA0733"/>
    <w:rsid w:val="00FA07D6"/>
    <w:rsid w:val="00FA42E0"/>
    <w:rsid w:val="00FA4EB5"/>
    <w:rsid w:val="00FA50E6"/>
    <w:rsid w:val="00FB17A6"/>
    <w:rsid w:val="00FB261E"/>
    <w:rsid w:val="00FB3D8A"/>
    <w:rsid w:val="00FB3D9B"/>
    <w:rsid w:val="00FC4D69"/>
    <w:rsid w:val="00FC55C3"/>
    <w:rsid w:val="00FD6D2F"/>
    <w:rsid w:val="00FE1D7A"/>
    <w:rsid w:val="00FE299D"/>
    <w:rsid w:val="00FE7F78"/>
    <w:rsid w:val="00FF0FBF"/>
    <w:rsid w:val="00FF48D1"/>
    <w:rsid w:val="00FF4A65"/>
    <w:rsid w:val="00FF4A8E"/>
    <w:rsid w:val="00FF5831"/>
    <w:rsid w:val="00FF6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a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/>
    <o:shapelayout v:ext="edit">
      <o:idmap v:ext="edit" data="1"/>
      <o:regrouptable v:ext="edit">
        <o:entry new="1" old="0"/>
        <o:entry new="2" old="0"/>
        <o:entry new="3" old="0"/>
        <o:entry new="4" old="0"/>
      </o:regrouptable>
    </o:shapelayout>
  </w:shapeDefaults>
  <w:decimalSymbol w:val=","/>
  <w:listSeparator w:val=";"/>
  <w15:docId w15:val="{EAD815DB-9AE4-41F9-8A11-A2BA805C87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a-ES" w:eastAsia="ca-E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E24DF"/>
    <w:pPr>
      <w:widowControl w:val="0"/>
    </w:pPr>
    <w:rPr>
      <w:rFonts w:ascii="Tahoma" w:hAnsi="Tahoma"/>
      <w:snapToGrid w:val="0"/>
      <w:lang w:eastAsia="es-ES"/>
    </w:rPr>
  </w:style>
  <w:style w:type="paragraph" w:styleId="Ttulo4">
    <w:name w:val="heading 4"/>
    <w:basedOn w:val="Normal"/>
    <w:next w:val="Normal"/>
    <w:link w:val="Ttulo4Car"/>
    <w:qFormat/>
    <w:rsid w:val="00BA5487"/>
    <w:pPr>
      <w:keepNext/>
      <w:widowControl/>
      <w:jc w:val="center"/>
      <w:outlineLvl w:val="3"/>
    </w:pPr>
    <w:rPr>
      <w:rFonts w:ascii="Arial" w:hAnsi="Arial"/>
      <w:b/>
      <w:snapToGrid/>
      <w:color w:val="FFFFFF"/>
      <w:lang w:val="es-ES"/>
    </w:rPr>
  </w:style>
  <w:style w:type="paragraph" w:styleId="Ttulo5">
    <w:name w:val="heading 5"/>
    <w:basedOn w:val="Normal"/>
    <w:next w:val="Normal"/>
    <w:link w:val="Ttulo5Car"/>
    <w:qFormat/>
    <w:rsid w:val="00BA5487"/>
    <w:pPr>
      <w:keepNext/>
      <w:widowControl/>
      <w:outlineLvl w:val="4"/>
    </w:pPr>
    <w:rPr>
      <w:rFonts w:ascii="Arial" w:hAnsi="Arial"/>
      <w:b/>
      <w:snapToGrid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0E42FF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0E42FF"/>
  </w:style>
  <w:style w:type="paragraph" w:styleId="Encabezado">
    <w:name w:val="header"/>
    <w:basedOn w:val="Normal"/>
    <w:link w:val="EncabezadoCar"/>
    <w:rsid w:val="002639A7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46470E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onormal">
    <w:name w:val="textonormal"/>
    <w:basedOn w:val="Normal"/>
    <w:rsid w:val="003C1886"/>
    <w:pPr>
      <w:widowControl/>
      <w:spacing w:before="100" w:beforeAutospacing="1" w:after="100" w:afterAutospacing="1"/>
    </w:pPr>
    <w:rPr>
      <w:rFonts w:ascii="Arial" w:hAnsi="Arial" w:cs="Arial"/>
      <w:snapToGrid/>
      <w:sz w:val="21"/>
      <w:szCs w:val="21"/>
      <w:lang w:eastAsia="ca-ES"/>
    </w:rPr>
  </w:style>
  <w:style w:type="paragraph" w:customStyle="1" w:styleId="Default">
    <w:name w:val="Default"/>
    <w:rsid w:val="00065762"/>
    <w:pPr>
      <w:widowControl w:val="0"/>
      <w:autoSpaceDE w:val="0"/>
      <w:autoSpaceDN w:val="0"/>
      <w:adjustRightInd w:val="0"/>
    </w:pPr>
    <w:rPr>
      <w:rFonts w:ascii="F 1" w:hAnsi="F 1" w:cs="F 1"/>
      <w:color w:val="000000"/>
      <w:sz w:val="24"/>
      <w:szCs w:val="24"/>
      <w:lang w:val="es-ES" w:eastAsia="es-ES"/>
    </w:rPr>
  </w:style>
  <w:style w:type="character" w:customStyle="1" w:styleId="Ttulo4Car">
    <w:name w:val="Título 4 Car"/>
    <w:basedOn w:val="Fuentedeprrafopredeter"/>
    <w:link w:val="Ttulo4"/>
    <w:rsid w:val="00BA5487"/>
    <w:rPr>
      <w:rFonts w:ascii="Arial" w:hAnsi="Arial"/>
      <w:b/>
      <w:color w:val="FFFFFF"/>
      <w:lang w:val="es-ES" w:eastAsia="es-ES"/>
    </w:rPr>
  </w:style>
  <w:style w:type="character" w:customStyle="1" w:styleId="Ttulo5Car">
    <w:name w:val="Título 5 Car"/>
    <w:basedOn w:val="Fuentedeprrafopredeter"/>
    <w:link w:val="Ttulo5"/>
    <w:rsid w:val="00BA5487"/>
    <w:rPr>
      <w:rFonts w:ascii="Arial" w:hAnsi="Arial"/>
      <w:b/>
      <w:lang w:val="es-ES" w:eastAsia="es-ES"/>
    </w:rPr>
  </w:style>
  <w:style w:type="paragraph" w:styleId="Textoindependiente">
    <w:name w:val="Body Text"/>
    <w:basedOn w:val="Normal"/>
    <w:link w:val="TextoindependienteCar"/>
    <w:rsid w:val="00BA5487"/>
    <w:pPr>
      <w:widowControl/>
      <w:jc w:val="both"/>
    </w:pPr>
    <w:rPr>
      <w:rFonts w:ascii="Arial" w:hAnsi="Arial"/>
      <w:snapToGrid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rsid w:val="00BA5487"/>
    <w:rPr>
      <w:rFonts w:ascii="Arial" w:hAnsi="Arial"/>
      <w:lang w:val="es-ES" w:eastAsia="es-ES"/>
    </w:rPr>
  </w:style>
  <w:style w:type="character" w:customStyle="1" w:styleId="EncabezadoCar">
    <w:name w:val="Encabezado Car"/>
    <w:basedOn w:val="Fuentedeprrafopredeter"/>
    <w:link w:val="Encabezado"/>
    <w:rsid w:val="00C93CC0"/>
    <w:rPr>
      <w:rFonts w:ascii="Tahoma" w:hAnsi="Tahoma"/>
      <w:snapToGrid w:val="0"/>
      <w:lang w:eastAsia="es-ES"/>
    </w:rPr>
  </w:style>
  <w:style w:type="paragraph" w:styleId="Textodeglobo">
    <w:name w:val="Balloon Text"/>
    <w:basedOn w:val="Normal"/>
    <w:link w:val="TextodegloboCar"/>
    <w:rsid w:val="00FE1D7A"/>
    <w:rPr>
      <w:rFonts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FE1D7A"/>
    <w:rPr>
      <w:rFonts w:ascii="Tahoma" w:hAnsi="Tahoma" w:cs="Tahoma"/>
      <w:snapToGrid w:val="0"/>
      <w:sz w:val="16"/>
      <w:szCs w:val="16"/>
      <w:lang w:eastAsia="es-ES"/>
    </w:rPr>
  </w:style>
  <w:style w:type="paragraph" w:styleId="Prrafodelista">
    <w:name w:val="List Paragraph"/>
    <w:basedOn w:val="Normal"/>
    <w:uiPriority w:val="34"/>
    <w:qFormat/>
    <w:rsid w:val="00572131"/>
    <w:pPr>
      <w:widowControl/>
      <w:ind w:left="720" w:right="-142"/>
      <w:contextualSpacing/>
      <w:jc w:val="both"/>
    </w:pPr>
    <w:rPr>
      <w:rFonts w:ascii="Calibri" w:eastAsia="Calibri" w:hAnsi="Calibri"/>
      <w:snapToGrid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4124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customXml" Target="../customXml/item2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header" Target="header1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customXml" Target="../customXml/item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F252B24958FC3478BEA7CFE41CB72A3" ma:contentTypeVersion="16" ma:contentTypeDescription="Crear nuevo documento." ma:contentTypeScope="" ma:versionID="bf9aae3b0340def418162a266f8bd670">
  <xsd:schema xmlns:xsd="http://www.w3.org/2001/XMLSchema" xmlns:xs="http://www.w3.org/2001/XMLSchema" xmlns:p="http://schemas.microsoft.com/office/2006/metadata/properties" xmlns:ns2="1f674158-baca-4ccc-a8d9-157d8828ccd4" xmlns:ns3="dfc59f5f-24d5-4d9d-a551-20b358c0d66e" targetNamespace="http://schemas.microsoft.com/office/2006/metadata/properties" ma:root="true" ma:fieldsID="acc75710ba5fb90a5b35dec788767947" ns2:_="" ns3:_="">
    <xsd:import namespace="1f674158-baca-4ccc-a8d9-157d8828ccd4"/>
    <xsd:import namespace="dfc59f5f-24d5-4d9d-a551-20b358c0d66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674158-baca-4ccc-a8d9-157d8828cc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Etiquetas de imagen" ma:readOnly="false" ma:fieldId="{5cf76f15-5ced-4ddc-b409-7134ff3c332f}" ma:taxonomyMulti="true" ma:sspId="42508c24-a075-48c8-9a3e-13690b312bb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c59f5f-24d5-4d9d-a551-20b358c0d66e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5071825e-04f2-42e3-bf78-e3695ff983d9}" ma:internalName="TaxCatchAll" ma:showField="CatchAllData" ma:web="dfc59f5f-24d5-4d9d-a551-20b358c0d66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674158-baca-4ccc-a8d9-157d8828ccd4">
      <Terms xmlns="http://schemas.microsoft.com/office/infopath/2007/PartnerControls"/>
    </lcf76f155ced4ddcb4097134ff3c332f>
    <TaxCatchAll xmlns="dfc59f5f-24d5-4d9d-a551-20b358c0d66e" xsi:nil="true"/>
  </documentManagement>
</p:properties>
</file>

<file path=customXml/itemProps1.xml><?xml version="1.0" encoding="utf-8"?>
<ds:datastoreItem xmlns:ds="http://schemas.openxmlformats.org/officeDocument/2006/customXml" ds:itemID="{FC3F6DE8-048A-49C6-9C4A-E37551ED619C}"/>
</file>

<file path=customXml/itemProps2.xml><?xml version="1.0" encoding="utf-8"?>
<ds:datastoreItem xmlns:ds="http://schemas.openxmlformats.org/officeDocument/2006/customXml" ds:itemID="{B4DC9F80-333A-4734-B3F4-A93808C9754F}"/>
</file>

<file path=customXml/itemProps3.xml><?xml version="1.0" encoding="utf-8"?>
<ds:datastoreItem xmlns:ds="http://schemas.openxmlformats.org/officeDocument/2006/customXml" ds:itemID="{22D84900-72F1-456D-B2F1-912F52AAD217}"/>
</file>

<file path=docProps/app.xml><?xml version="1.0" encoding="utf-8"?>
<Properties xmlns="http://schemas.openxmlformats.org/officeDocument/2006/extended-properties" xmlns:vt="http://schemas.openxmlformats.org/officeDocument/2006/docPropsVTypes">
  <Template>1445751A.dotm</Template>
  <TotalTime>28</TotalTime>
  <Pages>11</Pages>
  <Words>82</Words>
  <Characters>473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MEMORIA</vt:lpstr>
    </vt:vector>
  </TitlesOfParts>
  <Company>Consorci d'Aigües de Tarragona</Company>
  <LinksUpToDate>false</LinksUpToDate>
  <CharactersWithSpaces>554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MEMORIA</dc:title>
  <dc:creator>Begoña Coll Domingo</dc:creator>
  <cp:lastModifiedBy>Begoña Coll</cp:lastModifiedBy>
  <cp:revision>22</cp:revision>
  <cp:lastPrinted>2005-04-13T12:28:00Z</cp:lastPrinted>
  <dcterms:created xsi:type="dcterms:W3CDTF">2014-04-29T06:31:00Z</dcterms:created>
  <dcterms:modified xsi:type="dcterms:W3CDTF">2020-04-23T15:40:00Z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0x0101001F252B24958FC3478BEA7CFE41CB72A3</vt:lpwstr>
  </property>
</Properties>
</file>